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4486" w14:textId="77777777" w:rsidR="001E6E8C" w:rsidRPr="00EF4044" w:rsidRDefault="00844B1A" w:rsidP="00F16287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Poslovni b</w:t>
      </w:r>
      <w:r w:rsidR="00C93A69">
        <w:rPr>
          <w:rFonts w:ascii="Arial" w:hAnsi="Arial" w:cs="Arial"/>
          <w:sz w:val="24"/>
          <w:szCs w:val="24"/>
        </w:rPr>
        <w:t xml:space="preserve">roj: </w:t>
      </w:r>
      <w:r w:rsidR="001E6E8C" w:rsidRPr="00EF4044">
        <w:rPr>
          <w:rFonts w:ascii="Arial" w:hAnsi="Arial" w:cs="Arial"/>
          <w:sz w:val="24"/>
          <w:szCs w:val="24"/>
        </w:rPr>
        <w:t>Povrv-</w:t>
      </w:r>
      <w:r w:rsidR="00731E8A">
        <w:rPr>
          <w:rFonts w:ascii="Arial" w:hAnsi="Arial" w:cs="Arial"/>
          <w:sz w:val="24"/>
          <w:szCs w:val="24"/>
        </w:rPr>
        <w:t>31</w:t>
      </w:r>
      <w:r w:rsidR="00C1426D">
        <w:rPr>
          <w:rFonts w:ascii="Arial" w:hAnsi="Arial" w:cs="Arial"/>
          <w:sz w:val="24"/>
          <w:szCs w:val="24"/>
        </w:rPr>
        <w:t>/</w:t>
      </w:r>
      <w:r w:rsidR="001E6E8C" w:rsidRPr="00EF4044">
        <w:rPr>
          <w:rFonts w:ascii="Arial" w:hAnsi="Arial" w:cs="Arial"/>
          <w:sz w:val="24"/>
          <w:szCs w:val="24"/>
        </w:rPr>
        <w:t>20</w:t>
      </w:r>
      <w:r w:rsidR="00C014DE" w:rsidRPr="00EF4044">
        <w:rPr>
          <w:rFonts w:ascii="Arial" w:hAnsi="Arial" w:cs="Arial"/>
          <w:sz w:val="24"/>
          <w:szCs w:val="24"/>
        </w:rPr>
        <w:t>2</w:t>
      </w:r>
      <w:r w:rsidR="00C93A69">
        <w:rPr>
          <w:rFonts w:ascii="Arial" w:hAnsi="Arial" w:cs="Arial"/>
          <w:sz w:val="24"/>
          <w:szCs w:val="24"/>
        </w:rPr>
        <w:t>5</w:t>
      </w:r>
      <w:r w:rsidR="001E6E8C" w:rsidRPr="00EF4044">
        <w:rPr>
          <w:rFonts w:ascii="Arial" w:hAnsi="Arial" w:cs="Arial"/>
          <w:sz w:val="24"/>
          <w:szCs w:val="24"/>
        </w:rPr>
        <w:t>-</w:t>
      </w:r>
      <w:r w:rsidR="00C93A69">
        <w:rPr>
          <w:rFonts w:ascii="Arial" w:hAnsi="Arial" w:cs="Arial"/>
          <w:sz w:val="24"/>
          <w:szCs w:val="24"/>
        </w:rPr>
        <w:t>7</w:t>
      </w:r>
    </w:p>
    <w:p w14:paraId="611DB40D" w14:textId="77777777" w:rsidR="00D06D88" w:rsidRPr="00EF4044" w:rsidRDefault="00D06D88" w:rsidP="009B414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Z A P I S N I K</w:t>
      </w:r>
    </w:p>
    <w:p w14:paraId="4B913BBA" w14:textId="77777777" w:rsidR="00D06D88" w:rsidRPr="00EF4044" w:rsidRDefault="00D06D88" w:rsidP="009B414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 xml:space="preserve">od </w:t>
      </w:r>
      <w:r w:rsidR="00C93A69">
        <w:rPr>
          <w:rFonts w:ascii="Arial" w:hAnsi="Arial" w:cs="Arial"/>
          <w:sz w:val="24"/>
          <w:szCs w:val="24"/>
        </w:rPr>
        <w:t>10. travnja</w:t>
      </w:r>
      <w:r w:rsidR="00537129">
        <w:rPr>
          <w:rFonts w:ascii="Arial" w:hAnsi="Arial" w:cs="Arial"/>
          <w:sz w:val="24"/>
          <w:szCs w:val="24"/>
        </w:rPr>
        <w:t xml:space="preserve"> </w:t>
      </w:r>
      <w:r w:rsidR="001E6E8C" w:rsidRPr="00EF4044">
        <w:rPr>
          <w:rFonts w:ascii="Arial" w:hAnsi="Arial" w:cs="Arial"/>
          <w:sz w:val="24"/>
          <w:szCs w:val="24"/>
        </w:rPr>
        <w:t>202</w:t>
      </w:r>
      <w:r w:rsidR="00E04DBE">
        <w:rPr>
          <w:rFonts w:ascii="Arial" w:hAnsi="Arial" w:cs="Arial"/>
          <w:sz w:val="24"/>
          <w:szCs w:val="24"/>
        </w:rPr>
        <w:t>4</w:t>
      </w:r>
      <w:r w:rsidRPr="00EF4044">
        <w:rPr>
          <w:rFonts w:ascii="Arial" w:hAnsi="Arial" w:cs="Arial"/>
          <w:sz w:val="24"/>
          <w:szCs w:val="24"/>
        </w:rPr>
        <w:t>.</w:t>
      </w:r>
    </w:p>
    <w:p w14:paraId="1DAD22B8" w14:textId="77777777" w:rsidR="00D06D88" w:rsidRPr="00EF4044" w:rsidRDefault="00D06D88" w:rsidP="009B414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 xml:space="preserve">o održanom </w:t>
      </w:r>
      <w:r w:rsidR="004731A6">
        <w:rPr>
          <w:rFonts w:ascii="Arial" w:hAnsi="Arial" w:cs="Arial"/>
          <w:sz w:val="24"/>
          <w:szCs w:val="24"/>
        </w:rPr>
        <w:t xml:space="preserve">pripremnom </w:t>
      </w:r>
      <w:r w:rsidR="007D7638" w:rsidRPr="00EF4044">
        <w:rPr>
          <w:rFonts w:ascii="Arial" w:hAnsi="Arial" w:cs="Arial"/>
          <w:sz w:val="24"/>
          <w:szCs w:val="24"/>
        </w:rPr>
        <w:t>ročištu</w:t>
      </w:r>
    </w:p>
    <w:p w14:paraId="16199FA6" w14:textId="77777777" w:rsidR="00D06D88" w:rsidRPr="00EF4044" w:rsidRDefault="00D06D88" w:rsidP="009B414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kod Trgovačkog suda u Osijeku, Stalna služba u Slavonskom Brodu</w:t>
      </w:r>
    </w:p>
    <w:p w14:paraId="700E5C9F" w14:textId="77777777" w:rsidR="00D06D88" w:rsidRPr="00EF4044" w:rsidRDefault="00D06D88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72043E3D" w14:textId="77777777" w:rsidR="00D06D88" w:rsidRPr="00EF4044" w:rsidRDefault="00D06D88" w:rsidP="009B4144">
      <w:pPr>
        <w:pStyle w:val="Bezproreda"/>
        <w:ind w:left="4956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PRAVNA STVAR:</w:t>
      </w:r>
    </w:p>
    <w:p w14:paraId="27D49B61" w14:textId="77777777" w:rsidR="0006129B" w:rsidRPr="00EF4044" w:rsidRDefault="00707403" w:rsidP="009B4144">
      <w:pPr>
        <w:pStyle w:val="Bezproreda"/>
        <w:ind w:left="4956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TUŽITELJ</w:t>
      </w:r>
      <w:r w:rsidR="005D6713">
        <w:rPr>
          <w:rFonts w:ascii="Arial" w:hAnsi="Arial" w:cs="Arial"/>
          <w:sz w:val="24"/>
          <w:szCs w:val="24"/>
        </w:rPr>
        <w:t xml:space="preserve">: </w:t>
      </w:r>
      <w:r w:rsidR="00C93A69">
        <w:rPr>
          <w:rFonts w:ascii="Arial" w:hAnsi="Arial" w:cs="Arial"/>
          <w:sz w:val="24"/>
          <w:szCs w:val="24"/>
        </w:rPr>
        <w:t xml:space="preserve">EMENDO OSIJEK </w:t>
      </w:r>
      <w:proofErr w:type="spellStart"/>
      <w:r w:rsidR="00C93A69">
        <w:rPr>
          <w:rFonts w:ascii="Arial" w:hAnsi="Arial" w:cs="Arial"/>
          <w:sz w:val="24"/>
          <w:szCs w:val="24"/>
        </w:rPr>
        <w:t>j.d.o.o</w:t>
      </w:r>
      <w:proofErr w:type="spellEnd"/>
      <w:r w:rsidR="00C93A69">
        <w:rPr>
          <w:rFonts w:ascii="Arial" w:hAnsi="Arial" w:cs="Arial"/>
          <w:sz w:val="24"/>
          <w:szCs w:val="24"/>
        </w:rPr>
        <w:t>.</w:t>
      </w:r>
    </w:p>
    <w:p w14:paraId="22599D66" w14:textId="77777777" w:rsidR="00D93118" w:rsidRPr="00EF4044" w:rsidRDefault="009A0229" w:rsidP="009B4144">
      <w:pPr>
        <w:pStyle w:val="Bezproreda"/>
        <w:ind w:left="495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TUŽENIK: </w:t>
      </w:r>
      <w:r w:rsidR="00C93A69">
        <w:rPr>
          <w:rFonts w:ascii="Arial" w:hAnsi="Arial" w:cs="Arial"/>
          <w:sz w:val="24"/>
          <w:szCs w:val="24"/>
        </w:rPr>
        <w:t>INSOLA d.o.o.</w:t>
      </w:r>
    </w:p>
    <w:p w14:paraId="62F81EA1" w14:textId="77777777" w:rsidR="00A00CD3" w:rsidRPr="00EF4044" w:rsidRDefault="00D06D88" w:rsidP="00627CDB">
      <w:pPr>
        <w:pStyle w:val="Bezproreda"/>
        <w:ind w:left="4956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RADI:</w:t>
      </w:r>
      <w:r w:rsidR="001B79C1">
        <w:rPr>
          <w:rFonts w:ascii="Arial" w:hAnsi="Arial" w:cs="Arial"/>
          <w:sz w:val="24"/>
          <w:szCs w:val="24"/>
        </w:rPr>
        <w:t xml:space="preserve"> </w:t>
      </w:r>
      <w:r w:rsidR="00C93A69">
        <w:rPr>
          <w:rFonts w:ascii="Arial" w:hAnsi="Arial" w:cs="Arial"/>
          <w:sz w:val="24"/>
          <w:szCs w:val="24"/>
        </w:rPr>
        <w:t xml:space="preserve">isplate, V.P.S.: 7.319,90 </w:t>
      </w:r>
      <w:proofErr w:type="spellStart"/>
      <w:r w:rsidR="00C93A69">
        <w:rPr>
          <w:rFonts w:ascii="Arial" w:hAnsi="Arial" w:cs="Arial"/>
          <w:sz w:val="24"/>
          <w:szCs w:val="24"/>
        </w:rPr>
        <w:t>eur</w:t>
      </w:r>
      <w:proofErr w:type="spellEnd"/>
    </w:p>
    <w:p w14:paraId="63BBF8C1" w14:textId="77777777" w:rsidR="00ED0774" w:rsidRPr="00ED0774" w:rsidRDefault="001E6E8C" w:rsidP="00ED0774">
      <w:pPr>
        <w:pStyle w:val="Default"/>
        <w:rPr>
          <w:rFonts w:ascii="Arial" w:hAnsi="Arial" w:cs="Arial"/>
        </w:rPr>
      </w:pPr>
      <w:r w:rsidRPr="00EF4044">
        <w:rPr>
          <w:rFonts w:ascii="Arial" w:hAnsi="Arial" w:cs="Arial"/>
        </w:rPr>
        <w:t>Prisutni od suda:</w:t>
      </w:r>
      <w:r w:rsidR="00ED0774" w:rsidRPr="00ED0774">
        <w:t xml:space="preserve"> </w:t>
      </w:r>
    </w:p>
    <w:p w14:paraId="3D42DE07" w14:textId="77777777" w:rsidR="001E6E8C" w:rsidRPr="00EF4044" w:rsidRDefault="001E6E8C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 xml:space="preserve">Daniela Martini </w:t>
      </w:r>
      <w:proofErr w:type="spellStart"/>
      <w:r w:rsidRPr="00EF4044">
        <w:rPr>
          <w:rFonts w:ascii="Arial" w:hAnsi="Arial" w:cs="Arial"/>
          <w:sz w:val="24"/>
          <w:szCs w:val="24"/>
        </w:rPr>
        <w:t>Maoduš</w:t>
      </w:r>
      <w:proofErr w:type="spellEnd"/>
      <w:r w:rsidRPr="00EF4044">
        <w:rPr>
          <w:rFonts w:ascii="Arial" w:hAnsi="Arial" w:cs="Arial"/>
          <w:sz w:val="24"/>
          <w:szCs w:val="24"/>
        </w:rPr>
        <w:t>, sutkinja</w:t>
      </w:r>
    </w:p>
    <w:p w14:paraId="494C8B2F" w14:textId="77777777" w:rsidR="00D06D88" w:rsidRPr="00EF4044" w:rsidRDefault="00ED0774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Marija </w:t>
      </w:r>
      <w:proofErr w:type="spellStart"/>
      <w:r>
        <w:rPr>
          <w:rFonts w:ascii="Arial" w:hAnsi="Arial" w:cs="Arial"/>
          <w:sz w:val="24"/>
          <w:szCs w:val="24"/>
        </w:rPr>
        <w:t>Đurin</w:t>
      </w:r>
      <w:proofErr w:type="spellEnd"/>
      <w:r w:rsidR="001E6E8C" w:rsidRPr="00EF4044">
        <w:rPr>
          <w:rFonts w:ascii="Arial" w:hAnsi="Arial" w:cs="Arial"/>
          <w:sz w:val="24"/>
          <w:szCs w:val="24"/>
        </w:rPr>
        <w:t xml:space="preserve">, </w:t>
      </w:r>
      <w:r w:rsidR="00D06D88" w:rsidRPr="00EF4044">
        <w:rPr>
          <w:rFonts w:ascii="Arial" w:hAnsi="Arial" w:cs="Arial"/>
          <w:sz w:val="24"/>
          <w:szCs w:val="24"/>
        </w:rPr>
        <w:t>zapisničar</w:t>
      </w:r>
      <w:r w:rsidR="008D0A24" w:rsidRPr="00EF4044">
        <w:rPr>
          <w:rFonts w:ascii="Arial" w:hAnsi="Arial" w:cs="Arial"/>
          <w:sz w:val="24"/>
          <w:szCs w:val="24"/>
        </w:rPr>
        <w:t>ka</w:t>
      </w:r>
    </w:p>
    <w:p w14:paraId="18845F58" w14:textId="77777777" w:rsidR="001E6E8C" w:rsidRPr="00EF4044" w:rsidRDefault="001E6E8C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294A8192" w14:textId="77777777" w:rsidR="00D01D5F" w:rsidRDefault="007D7638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Vrijeme</w:t>
      </w:r>
      <w:r w:rsidR="00EF4044">
        <w:rPr>
          <w:rFonts w:ascii="Arial" w:hAnsi="Arial" w:cs="Arial"/>
          <w:sz w:val="24"/>
          <w:szCs w:val="24"/>
        </w:rPr>
        <w:t xml:space="preserve"> početka</w:t>
      </w:r>
      <w:r w:rsidRPr="00EF4044">
        <w:rPr>
          <w:rFonts w:ascii="Arial" w:hAnsi="Arial" w:cs="Arial"/>
          <w:sz w:val="24"/>
          <w:szCs w:val="24"/>
        </w:rPr>
        <w:t>:</w:t>
      </w:r>
      <w:r w:rsidR="00EF4044">
        <w:rPr>
          <w:rFonts w:ascii="Arial" w:hAnsi="Arial" w:cs="Arial"/>
          <w:sz w:val="24"/>
          <w:szCs w:val="24"/>
        </w:rPr>
        <w:t xml:space="preserve"> u</w:t>
      </w:r>
      <w:r w:rsidRPr="00EF4044">
        <w:rPr>
          <w:rFonts w:ascii="Arial" w:hAnsi="Arial" w:cs="Arial"/>
          <w:sz w:val="24"/>
          <w:szCs w:val="24"/>
        </w:rPr>
        <w:t xml:space="preserve"> </w:t>
      </w:r>
      <w:r w:rsidR="00627CDB">
        <w:rPr>
          <w:rFonts w:ascii="Arial" w:hAnsi="Arial" w:cs="Arial"/>
          <w:sz w:val="24"/>
          <w:szCs w:val="24"/>
        </w:rPr>
        <w:t>09</w:t>
      </w:r>
      <w:r w:rsidR="00537129">
        <w:rPr>
          <w:rFonts w:ascii="Arial" w:hAnsi="Arial" w:cs="Arial"/>
          <w:sz w:val="24"/>
          <w:szCs w:val="24"/>
        </w:rPr>
        <w:t>:</w:t>
      </w:r>
      <w:r w:rsidR="00C93A69">
        <w:rPr>
          <w:rFonts w:ascii="Arial" w:hAnsi="Arial" w:cs="Arial"/>
          <w:sz w:val="24"/>
          <w:szCs w:val="24"/>
        </w:rPr>
        <w:t>45</w:t>
      </w:r>
      <w:r w:rsidR="0006129B" w:rsidRPr="00EF4044">
        <w:rPr>
          <w:rFonts w:ascii="Arial" w:hAnsi="Arial" w:cs="Arial"/>
          <w:sz w:val="24"/>
          <w:szCs w:val="24"/>
        </w:rPr>
        <w:t xml:space="preserve"> sati</w:t>
      </w:r>
      <w:r w:rsidR="00D57127">
        <w:rPr>
          <w:rFonts w:ascii="Arial" w:hAnsi="Arial" w:cs="Arial"/>
          <w:sz w:val="24"/>
          <w:szCs w:val="24"/>
        </w:rPr>
        <w:t xml:space="preserve"> </w:t>
      </w:r>
    </w:p>
    <w:p w14:paraId="2A598646" w14:textId="77777777" w:rsidR="00C93A69" w:rsidRDefault="00C93A69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4780E2CD" w14:textId="77777777" w:rsidR="00EF4044" w:rsidRPr="00EF4044" w:rsidRDefault="00F25397" w:rsidP="009B414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su p</w:t>
      </w:r>
      <w:r w:rsidR="00EF4044">
        <w:rPr>
          <w:rFonts w:ascii="Arial" w:hAnsi="Arial" w:cs="Arial"/>
          <w:sz w:val="24"/>
          <w:szCs w:val="24"/>
        </w:rPr>
        <w:t>ristupili:</w:t>
      </w:r>
    </w:p>
    <w:p w14:paraId="3689B53B" w14:textId="77777777" w:rsidR="00701392" w:rsidRDefault="00B32330" w:rsidP="002D473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Za tužitelja</w:t>
      </w:r>
      <w:r w:rsidR="00731E8A">
        <w:rPr>
          <w:rFonts w:ascii="Arial" w:hAnsi="Arial" w:cs="Arial"/>
          <w:sz w:val="24"/>
          <w:szCs w:val="24"/>
        </w:rPr>
        <w:t>:</w:t>
      </w:r>
      <w:r w:rsidR="00EA0C82">
        <w:rPr>
          <w:rFonts w:ascii="Arial" w:hAnsi="Arial" w:cs="Arial"/>
          <w:sz w:val="24"/>
          <w:szCs w:val="24"/>
        </w:rPr>
        <w:t xml:space="preserve"> </w:t>
      </w:r>
      <w:r w:rsidR="006B6E1E">
        <w:rPr>
          <w:rFonts w:ascii="Arial" w:hAnsi="Arial" w:cs="Arial"/>
          <w:sz w:val="24"/>
          <w:szCs w:val="24"/>
        </w:rPr>
        <w:t>punomoćnik</w:t>
      </w:r>
      <w:r w:rsidR="00731E8A">
        <w:rPr>
          <w:rFonts w:ascii="Arial" w:hAnsi="Arial" w:cs="Arial"/>
          <w:sz w:val="24"/>
          <w:szCs w:val="24"/>
        </w:rPr>
        <w:t xml:space="preserve"> </w:t>
      </w:r>
      <w:r w:rsidR="008A0432">
        <w:rPr>
          <w:rFonts w:ascii="Arial" w:hAnsi="Arial" w:cs="Arial"/>
          <w:sz w:val="24"/>
          <w:szCs w:val="24"/>
        </w:rPr>
        <w:t>Marin Kordić</w:t>
      </w:r>
      <w:r w:rsidR="00731E8A">
        <w:rPr>
          <w:rFonts w:ascii="Arial" w:hAnsi="Arial" w:cs="Arial"/>
          <w:sz w:val="24"/>
          <w:szCs w:val="24"/>
        </w:rPr>
        <w:t>,</w:t>
      </w:r>
      <w:r w:rsidR="00A65867">
        <w:rPr>
          <w:rFonts w:ascii="Arial" w:hAnsi="Arial" w:cs="Arial"/>
          <w:sz w:val="24"/>
          <w:szCs w:val="24"/>
        </w:rPr>
        <w:t xml:space="preserve"> odvjetn</w:t>
      </w:r>
      <w:r w:rsidR="008A0432">
        <w:rPr>
          <w:rFonts w:ascii="Arial" w:hAnsi="Arial" w:cs="Arial"/>
          <w:sz w:val="24"/>
          <w:szCs w:val="24"/>
        </w:rPr>
        <w:t>ik</w:t>
      </w:r>
    </w:p>
    <w:p w14:paraId="5BFA5B58" w14:textId="77777777" w:rsidR="003A3B7C" w:rsidRDefault="00B32330" w:rsidP="002D473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Za tuženi</w:t>
      </w:r>
      <w:r w:rsidR="00A82279">
        <w:rPr>
          <w:rFonts w:ascii="Arial" w:hAnsi="Arial" w:cs="Arial"/>
          <w:sz w:val="24"/>
          <w:szCs w:val="24"/>
        </w:rPr>
        <w:t>cu</w:t>
      </w:r>
      <w:r w:rsidRPr="00EF4044">
        <w:rPr>
          <w:rFonts w:ascii="Arial" w:hAnsi="Arial" w:cs="Arial"/>
          <w:sz w:val="24"/>
          <w:szCs w:val="24"/>
        </w:rPr>
        <w:t>:</w:t>
      </w:r>
      <w:r w:rsidR="00336EB1">
        <w:rPr>
          <w:rFonts w:ascii="Arial" w:hAnsi="Arial" w:cs="Arial"/>
          <w:sz w:val="24"/>
          <w:szCs w:val="24"/>
        </w:rPr>
        <w:t xml:space="preserve"> </w:t>
      </w:r>
      <w:r w:rsidR="00731E8A">
        <w:rPr>
          <w:rFonts w:ascii="Arial" w:hAnsi="Arial" w:cs="Arial"/>
          <w:sz w:val="24"/>
          <w:szCs w:val="24"/>
        </w:rPr>
        <w:t xml:space="preserve">zamjenik punomoćnika </w:t>
      </w:r>
      <w:r w:rsidR="00C93A69">
        <w:rPr>
          <w:rFonts w:ascii="Arial" w:hAnsi="Arial" w:cs="Arial"/>
          <w:sz w:val="24"/>
          <w:szCs w:val="24"/>
        </w:rPr>
        <w:t xml:space="preserve">Jasna </w:t>
      </w:r>
      <w:proofErr w:type="spellStart"/>
      <w:r w:rsidR="00C93A69">
        <w:rPr>
          <w:rFonts w:ascii="Arial" w:hAnsi="Arial" w:cs="Arial"/>
          <w:sz w:val="24"/>
          <w:szCs w:val="24"/>
        </w:rPr>
        <w:t>Špiranović</w:t>
      </w:r>
      <w:proofErr w:type="spellEnd"/>
      <w:r w:rsidR="00C93A69">
        <w:rPr>
          <w:rFonts w:ascii="Arial" w:hAnsi="Arial" w:cs="Arial"/>
          <w:sz w:val="24"/>
          <w:szCs w:val="24"/>
        </w:rPr>
        <w:t>, odvjetnica</w:t>
      </w:r>
    </w:p>
    <w:p w14:paraId="2E8F20AD" w14:textId="77777777" w:rsidR="00CD361F" w:rsidRDefault="00CD361F" w:rsidP="002D473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43E5614B" w14:textId="77777777" w:rsidR="00537129" w:rsidRDefault="003A3B7C" w:rsidP="0053712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EF4044">
        <w:rPr>
          <w:rFonts w:ascii="Arial" w:hAnsi="Arial" w:cs="Arial"/>
          <w:sz w:val="24"/>
          <w:szCs w:val="24"/>
        </w:rPr>
        <w:t>Tužitelj ostaj</w:t>
      </w:r>
      <w:r>
        <w:rPr>
          <w:rFonts w:ascii="Arial" w:hAnsi="Arial" w:cs="Arial"/>
          <w:sz w:val="24"/>
          <w:szCs w:val="24"/>
        </w:rPr>
        <w:t>e kod tužbe i tužbenog zah</w:t>
      </w:r>
      <w:r w:rsidR="00CD361F">
        <w:rPr>
          <w:rFonts w:ascii="Arial" w:hAnsi="Arial" w:cs="Arial"/>
          <w:sz w:val="24"/>
          <w:szCs w:val="24"/>
        </w:rPr>
        <w:t>tjeva i</w:t>
      </w:r>
      <w:r w:rsidR="00972BA8">
        <w:rPr>
          <w:rFonts w:ascii="Arial" w:hAnsi="Arial" w:cs="Arial"/>
          <w:sz w:val="24"/>
          <w:szCs w:val="24"/>
        </w:rPr>
        <w:t xml:space="preserve"> navoda iz podneska </w:t>
      </w:r>
      <w:r w:rsidR="004E5A6B">
        <w:rPr>
          <w:rFonts w:ascii="Arial" w:hAnsi="Arial" w:cs="Arial"/>
          <w:sz w:val="24"/>
          <w:szCs w:val="24"/>
        </w:rPr>
        <w:t xml:space="preserve">2. travnja 2025. Ističe da nije zaprimio podnesak tuženika za koji iz spisa vidi da mu je upućen 8. travnja 2025. iz kojeg razloga moli odgodu današnjeg pripremnog ročišta, a na upit suda zašto je podnesak s navodećim činjenicama i predlaganjem dokaza dostavio tek 2. travnja 2025. iako mu je rok za očitovanje na prigovor istekao 15-ti dan od dana 4. ožujka 2025. kada je zaprimio rješenje o stavljanju izvan snage rješenja o ovrsi  s upozorenjima i ima li razlog zašto nije postupio u roku, isti odgovara da se o tome ne može danas očitovati na ročištu nego će se očitovati podneskom te moli da mu sud dopusti ulaganje posebnog podneska i očitovanje na podnesak tuženika od 8. travnja 2025. </w:t>
      </w:r>
    </w:p>
    <w:p w14:paraId="51D248EC" w14:textId="77777777" w:rsidR="00731E8A" w:rsidRDefault="00731E8A" w:rsidP="0053712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0B4454F0" w14:textId="77777777" w:rsidR="00C93A69" w:rsidRDefault="003A3B7C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Tuženi</w:t>
      </w:r>
      <w:r w:rsidR="004E5A6B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 xml:space="preserve"> ostaje kod</w:t>
      </w:r>
      <w:r w:rsidR="00CD361F">
        <w:rPr>
          <w:rFonts w:ascii="Arial" w:hAnsi="Arial" w:cs="Arial"/>
          <w:sz w:val="24"/>
          <w:szCs w:val="24"/>
        </w:rPr>
        <w:t xml:space="preserve"> navoda iz</w:t>
      </w:r>
      <w:r>
        <w:rPr>
          <w:rFonts w:ascii="Arial" w:hAnsi="Arial" w:cs="Arial"/>
          <w:sz w:val="24"/>
          <w:szCs w:val="24"/>
        </w:rPr>
        <w:t xml:space="preserve"> prigovora i svih dosadašnjih navoda</w:t>
      </w:r>
    </w:p>
    <w:p w14:paraId="577B2E70" w14:textId="77777777" w:rsidR="00C93A69" w:rsidRDefault="00C93A69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2BB161D2" w14:textId="77777777" w:rsidR="004E5A6B" w:rsidRDefault="004E5A6B" w:rsidP="004E5A6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14:paraId="4F0274AE" w14:textId="77777777" w:rsidR="004E5A6B" w:rsidRDefault="004E5A6B" w:rsidP="004E5A6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 J E Š E N J E</w:t>
      </w:r>
    </w:p>
    <w:p w14:paraId="2C430450" w14:textId="77777777" w:rsidR="004E5A6B" w:rsidRDefault="004E5A6B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Pripremno ročište se odgađa za dan u 6. svibnja 2025. u  sati 12:30 sati što prisutni primaju na znanje i neće se posebno pozvati.</w:t>
      </w:r>
    </w:p>
    <w:p w14:paraId="22094762" w14:textId="77777777" w:rsidR="004E5A6B" w:rsidRDefault="004E5A6B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590437AB" w14:textId="77777777" w:rsidR="00C93A69" w:rsidRDefault="004E5A6B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Nalaže se tužitelju u roku od 8 dana očitovati se na podnesak tuženika od 8. travnja 2025.</w:t>
      </w:r>
    </w:p>
    <w:p w14:paraId="11D87663" w14:textId="77777777" w:rsidR="00C93A69" w:rsidRDefault="00C93A69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38427095" w14:textId="77777777" w:rsidR="004E5A6B" w:rsidRDefault="004E5A6B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O zahtjevu tuženika za naknadu troškova postupka odgode ovog ročišta odlučiti će se posebnim rješenjem.</w:t>
      </w:r>
    </w:p>
    <w:p w14:paraId="67E5DBF1" w14:textId="77777777" w:rsidR="00C93A69" w:rsidRDefault="00C93A69" w:rsidP="00E41E9E">
      <w:pPr>
        <w:pStyle w:val="Bezproreda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7833A841" w14:textId="77777777" w:rsidR="004C0DA5" w:rsidRPr="00076E53" w:rsidRDefault="004C0DA5" w:rsidP="004C0DA5">
      <w:pPr>
        <w:pStyle w:val="Bezproreda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076E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Dovršeno u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1</w:t>
      </w:r>
      <w:r w:rsidR="004E5A6B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:</w:t>
      </w:r>
      <w:r w:rsidR="004E5A6B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00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076E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sati.</w:t>
      </w:r>
    </w:p>
    <w:p w14:paraId="70CAC18B" w14:textId="77777777" w:rsidR="004C0DA5" w:rsidRPr="00076E53" w:rsidRDefault="004C0DA5" w:rsidP="004C0DA5">
      <w:pPr>
        <w:pStyle w:val="Bezproreda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D6FDC1F" w14:textId="77777777" w:rsidR="004C0DA5" w:rsidRPr="00076E53" w:rsidRDefault="004C0DA5" w:rsidP="004C0DA5">
      <w:pPr>
        <w:pStyle w:val="Bezproreda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076E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Sudac:</w:t>
      </w:r>
    </w:p>
    <w:p w14:paraId="375C5705" w14:textId="77777777" w:rsidR="004C0DA5" w:rsidRPr="00076E53" w:rsidRDefault="004C0DA5" w:rsidP="004C0DA5">
      <w:pPr>
        <w:pStyle w:val="Bezproreda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6C8338C6" w14:textId="77777777" w:rsidR="004C0DA5" w:rsidRPr="00076E53" w:rsidRDefault="004C0DA5" w:rsidP="004C0DA5">
      <w:pPr>
        <w:pStyle w:val="Bezproreda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076E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Zapisničar:</w:t>
      </w:r>
    </w:p>
    <w:p w14:paraId="0125FB98" w14:textId="77777777" w:rsidR="00C93A69" w:rsidRDefault="004C0DA5" w:rsidP="004E5A6B">
      <w:pPr>
        <w:pStyle w:val="Bezproreda"/>
        <w:ind w:left="7080"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97269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Stranke:</w:t>
      </w:r>
    </w:p>
    <w:sectPr w:rsidR="00C93A69" w:rsidSect="00AA209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19AF2" w14:textId="77777777" w:rsidR="00816732" w:rsidRDefault="00816732" w:rsidP="0071124B">
      <w:r>
        <w:separator/>
      </w:r>
    </w:p>
  </w:endnote>
  <w:endnote w:type="continuationSeparator" w:id="0">
    <w:p w14:paraId="432F267F" w14:textId="77777777" w:rsidR="00816732" w:rsidRDefault="00816732" w:rsidP="0071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DF6BB" w14:textId="77777777" w:rsidR="0071124B" w:rsidRDefault="0071124B">
    <w:pPr>
      <w:pStyle w:val="Podnoje"/>
      <w:jc w:val="center"/>
    </w:pPr>
  </w:p>
  <w:p w14:paraId="33AF1DDB" w14:textId="77777777" w:rsidR="0071124B" w:rsidRDefault="007112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BD840" w14:textId="77777777" w:rsidR="00816732" w:rsidRDefault="00816732" w:rsidP="0071124B">
      <w:r>
        <w:separator/>
      </w:r>
    </w:p>
  </w:footnote>
  <w:footnote w:type="continuationSeparator" w:id="0">
    <w:p w14:paraId="0EC89721" w14:textId="77777777" w:rsidR="00816732" w:rsidRDefault="00816732" w:rsidP="0071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573586420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6DD9C5B" w14:textId="77777777" w:rsidR="00AA209B" w:rsidRPr="005206A9" w:rsidRDefault="005206A9" w:rsidP="005206A9">
        <w:pPr>
          <w:pStyle w:val="Zaglavlje"/>
          <w:tabs>
            <w:tab w:val="left" w:pos="3987"/>
          </w:tabs>
          <w:rPr>
            <w:rFonts w:ascii="Arial" w:hAnsi="Arial" w:cs="Arial"/>
            <w:sz w:val="24"/>
            <w:szCs w:val="24"/>
          </w:rPr>
        </w:pPr>
        <w:r w:rsidRPr="005206A9">
          <w:rPr>
            <w:sz w:val="24"/>
            <w:szCs w:val="24"/>
          </w:rPr>
          <w:tab/>
        </w:r>
        <w:r w:rsidRPr="005206A9">
          <w:rPr>
            <w:sz w:val="24"/>
            <w:szCs w:val="24"/>
          </w:rPr>
          <w:tab/>
        </w:r>
        <w:r w:rsidR="00AA209B" w:rsidRPr="005206A9">
          <w:rPr>
            <w:rFonts w:ascii="Arial" w:hAnsi="Arial" w:cs="Arial"/>
            <w:sz w:val="24"/>
            <w:szCs w:val="24"/>
          </w:rPr>
          <w:fldChar w:fldCharType="begin"/>
        </w:r>
        <w:r w:rsidR="00AA209B" w:rsidRPr="005206A9">
          <w:rPr>
            <w:rFonts w:ascii="Arial" w:hAnsi="Arial" w:cs="Arial"/>
            <w:sz w:val="24"/>
            <w:szCs w:val="24"/>
          </w:rPr>
          <w:instrText>PAGE   \* MERGEFORMAT</w:instrText>
        </w:r>
        <w:r w:rsidR="00AA209B" w:rsidRPr="005206A9">
          <w:rPr>
            <w:rFonts w:ascii="Arial" w:hAnsi="Arial" w:cs="Arial"/>
            <w:sz w:val="24"/>
            <w:szCs w:val="24"/>
          </w:rPr>
          <w:fldChar w:fldCharType="separate"/>
        </w:r>
        <w:r w:rsidR="004E5A6B">
          <w:rPr>
            <w:rFonts w:ascii="Arial" w:hAnsi="Arial" w:cs="Arial"/>
            <w:noProof/>
            <w:sz w:val="24"/>
            <w:szCs w:val="24"/>
          </w:rPr>
          <w:t>2</w:t>
        </w:r>
        <w:r w:rsidR="00AA209B" w:rsidRPr="005206A9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0EC42C5A" w14:textId="77777777" w:rsidR="003D7F76" w:rsidRPr="003D7F76" w:rsidRDefault="004C0DA5" w:rsidP="00731E8A">
    <w:pPr>
      <w:pStyle w:val="Bezproreda"/>
      <w:jc w:val="right"/>
      <w:rPr>
        <w:b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="008E444C">
      <w:rPr>
        <w:rFonts w:ascii="Arial" w:hAnsi="Arial" w:cs="Arial"/>
        <w:sz w:val="24"/>
        <w:szCs w:val="24"/>
      </w:rPr>
      <w:t>Povrv-</w:t>
    </w:r>
    <w:r w:rsidR="00731E8A">
      <w:rPr>
        <w:rFonts w:ascii="Arial" w:hAnsi="Arial" w:cs="Arial"/>
        <w:sz w:val="24"/>
        <w:szCs w:val="24"/>
      </w:rPr>
      <w:t>31</w:t>
    </w:r>
    <w:r w:rsidR="00F25397">
      <w:rPr>
        <w:rFonts w:ascii="Arial" w:hAnsi="Arial" w:cs="Arial"/>
        <w:sz w:val="24"/>
        <w:szCs w:val="24"/>
      </w:rPr>
      <w:t>/</w:t>
    </w:r>
    <w:r>
      <w:rPr>
        <w:rFonts w:ascii="Arial" w:hAnsi="Arial" w:cs="Arial"/>
        <w:sz w:val="24"/>
        <w:szCs w:val="24"/>
      </w:rPr>
      <w:t>2025-7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A11F7"/>
    <w:multiLevelType w:val="hybridMultilevel"/>
    <w:tmpl w:val="367CBDF6"/>
    <w:lvl w:ilvl="0" w:tplc="0696000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24772">
    <w:abstractNumId w:val="0"/>
  </w:num>
  <w:num w:numId="2" w16cid:durableId="389042330">
    <w:abstractNumId w:val="1"/>
  </w:num>
  <w:num w:numId="3" w16cid:durableId="1143350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D88"/>
    <w:rsid w:val="000009D9"/>
    <w:rsid w:val="00004987"/>
    <w:rsid w:val="000056C3"/>
    <w:rsid w:val="00005AB1"/>
    <w:rsid w:val="00013F54"/>
    <w:rsid w:val="0002084A"/>
    <w:rsid w:val="000229D8"/>
    <w:rsid w:val="00026423"/>
    <w:rsid w:val="000300FE"/>
    <w:rsid w:val="000314FD"/>
    <w:rsid w:val="00034C04"/>
    <w:rsid w:val="00034C8E"/>
    <w:rsid w:val="00034F20"/>
    <w:rsid w:val="000510F3"/>
    <w:rsid w:val="0005328F"/>
    <w:rsid w:val="00053931"/>
    <w:rsid w:val="0006129B"/>
    <w:rsid w:val="0007408F"/>
    <w:rsid w:val="00081097"/>
    <w:rsid w:val="000825C0"/>
    <w:rsid w:val="00082C22"/>
    <w:rsid w:val="000872FB"/>
    <w:rsid w:val="00091878"/>
    <w:rsid w:val="00091BAC"/>
    <w:rsid w:val="00094198"/>
    <w:rsid w:val="000A3893"/>
    <w:rsid w:val="000A4FD0"/>
    <w:rsid w:val="000B5785"/>
    <w:rsid w:val="000C40A1"/>
    <w:rsid w:val="000D1D4B"/>
    <w:rsid w:val="000D79F3"/>
    <w:rsid w:val="000E173D"/>
    <w:rsid w:val="000E453A"/>
    <w:rsid w:val="000E628F"/>
    <w:rsid w:val="000F297D"/>
    <w:rsid w:val="00106B99"/>
    <w:rsid w:val="0011793C"/>
    <w:rsid w:val="00132420"/>
    <w:rsid w:val="00133731"/>
    <w:rsid w:val="00146F16"/>
    <w:rsid w:val="00147483"/>
    <w:rsid w:val="00153BA8"/>
    <w:rsid w:val="00162A7A"/>
    <w:rsid w:val="001700E5"/>
    <w:rsid w:val="001759C5"/>
    <w:rsid w:val="001805FA"/>
    <w:rsid w:val="001867E8"/>
    <w:rsid w:val="001A1EA9"/>
    <w:rsid w:val="001A4BC9"/>
    <w:rsid w:val="001B234C"/>
    <w:rsid w:val="001B79C1"/>
    <w:rsid w:val="001C083B"/>
    <w:rsid w:val="001C0923"/>
    <w:rsid w:val="001D2252"/>
    <w:rsid w:val="001E6347"/>
    <w:rsid w:val="001E6E8C"/>
    <w:rsid w:val="001E7289"/>
    <w:rsid w:val="001F026D"/>
    <w:rsid w:val="001F3ADC"/>
    <w:rsid w:val="001F4E9F"/>
    <w:rsid w:val="001F5419"/>
    <w:rsid w:val="00201FE3"/>
    <w:rsid w:val="00203452"/>
    <w:rsid w:val="00204B8B"/>
    <w:rsid w:val="00211782"/>
    <w:rsid w:val="00215EE2"/>
    <w:rsid w:val="00225DC6"/>
    <w:rsid w:val="002260B4"/>
    <w:rsid w:val="00237A41"/>
    <w:rsid w:val="002438A7"/>
    <w:rsid w:val="00244C8C"/>
    <w:rsid w:val="00244D36"/>
    <w:rsid w:val="0024595D"/>
    <w:rsid w:val="00247CBA"/>
    <w:rsid w:val="00255782"/>
    <w:rsid w:val="00260406"/>
    <w:rsid w:val="00262B06"/>
    <w:rsid w:val="00262C06"/>
    <w:rsid w:val="00262E5C"/>
    <w:rsid w:val="002703A4"/>
    <w:rsid w:val="002732B5"/>
    <w:rsid w:val="00275665"/>
    <w:rsid w:val="0028622C"/>
    <w:rsid w:val="00287D62"/>
    <w:rsid w:val="00290E84"/>
    <w:rsid w:val="002A16E4"/>
    <w:rsid w:val="002B0EE9"/>
    <w:rsid w:val="002B1B38"/>
    <w:rsid w:val="002B46D1"/>
    <w:rsid w:val="002B5FCF"/>
    <w:rsid w:val="002C1B7B"/>
    <w:rsid w:val="002C4B1B"/>
    <w:rsid w:val="002C54A3"/>
    <w:rsid w:val="002C75BE"/>
    <w:rsid w:val="002D1F38"/>
    <w:rsid w:val="002D312F"/>
    <w:rsid w:val="002D3198"/>
    <w:rsid w:val="002D4736"/>
    <w:rsid w:val="002E1F10"/>
    <w:rsid w:val="002E5B36"/>
    <w:rsid w:val="002F0856"/>
    <w:rsid w:val="002F1306"/>
    <w:rsid w:val="002F3754"/>
    <w:rsid w:val="002F3B49"/>
    <w:rsid w:val="002F761E"/>
    <w:rsid w:val="00301996"/>
    <w:rsid w:val="00313269"/>
    <w:rsid w:val="003236B7"/>
    <w:rsid w:val="00325635"/>
    <w:rsid w:val="00336642"/>
    <w:rsid w:val="00336EB1"/>
    <w:rsid w:val="00340CF7"/>
    <w:rsid w:val="00343176"/>
    <w:rsid w:val="00343462"/>
    <w:rsid w:val="00345B44"/>
    <w:rsid w:val="003461EC"/>
    <w:rsid w:val="0037243B"/>
    <w:rsid w:val="00372B7C"/>
    <w:rsid w:val="003803F8"/>
    <w:rsid w:val="003922D0"/>
    <w:rsid w:val="0039334B"/>
    <w:rsid w:val="003939CE"/>
    <w:rsid w:val="00393BEA"/>
    <w:rsid w:val="003A3B7C"/>
    <w:rsid w:val="003B0422"/>
    <w:rsid w:val="003C1ED6"/>
    <w:rsid w:val="003C40F3"/>
    <w:rsid w:val="003C49E4"/>
    <w:rsid w:val="003C6FA0"/>
    <w:rsid w:val="003D4E49"/>
    <w:rsid w:val="003D7F76"/>
    <w:rsid w:val="003E02DE"/>
    <w:rsid w:val="003E2ED2"/>
    <w:rsid w:val="003E79DA"/>
    <w:rsid w:val="003F6378"/>
    <w:rsid w:val="00401507"/>
    <w:rsid w:val="004020E4"/>
    <w:rsid w:val="00407918"/>
    <w:rsid w:val="00412FF0"/>
    <w:rsid w:val="00413BDA"/>
    <w:rsid w:val="00420CBD"/>
    <w:rsid w:val="0042472A"/>
    <w:rsid w:val="00431D45"/>
    <w:rsid w:val="00434F8E"/>
    <w:rsid w:val="004361EE"/>
    <w:rsid w:val="00446CC3"/>
    <w:rsid w:val="004547CE"/>
    <w:rsid w:val="00457059"/>
    <w:rsid w:val="00462F74"/>
    <w:rsid w:val="004634E3"/>
    <w:rsid w:val="00466EB0"/>
    <w:rsid w:val="0046767D"/>
    <w:rsid w:val="004731A6"/>
    <w:rsid w:val="00476F0F"/>
    <w:rsid w:val="004855BF"/>
    <w:rsid w:val="00493DCF"/>
    <w:rsid w:val="0049438F"/>
    <w:rsid w:val="004944D8"/>
    <w:rsid w:val="0049652E"/>
    <w:rsid w:val="004A2A98"/>
    <w:rsid w:val="004A63B4"/>
    <w:rsid w:val="004C0DA5"/>
    <w:rsid w:val="004D2351"/>
    <w:rsid w:val="004E06F3"/>
    <w:rsid w:val="004E5A6B"/>
    <w:rsid w:val="004F1C3A"/>
    <w:rsid w:val="00502E8C"/>
    <w:rsid w:val="00503ACE"/>
    <w:rsid w:val="00504453"/>
    <w:rsid w:val="0050505C"/>
    <w:rsid w:val="00510385"/>
    <w:rsid w:val="005206A9"/>
    <w:rsid w:val="005268CF"/>
    <w:rsid w:val="0052787D"/>
    <w:rsid w:val="00537129"/>
    <w:rsid w:val="0054277C"/>
    <w:rsid w:val="0054286E"/>
    <w:rsid w:val="00545415"/>
    <w:rsid w:val="0054563D"/>
    <w:rsid w:val="00547C83"/>
    <w:rsid w:val="0056133A"/>
    <w:rsid w:val="00570CBE"/>
    <w:rsid w:val="005743A4"/>
    <w:rsid w:val="00576AF1"/>
    <w:rsid w:val="00576C69"/>
    <w:rsid w:val="005802F2"/>
    <w:rsid w:val="00581DCD"/>
    <w:rsid w:val="00585586"/>
    <w:rsid w:val="005875C0"/>
    <w:rsid w:val="00593F4F"/>
    <w:rsid w:val="0059627D"/>
    <w:rsid w:val="005A5D60"/>
    <w:rsid w:val="005B0949"/>
    <w:rsid w:val="005C1FB0"/>
    <w:rsid w:val="005D3410"/>
    <w:rsid w:val="005D6713"/>
    <w:rsid w:val="005E0016"/>
    <w:rsid w:val="005E7530"/>
    <w:rsid w:val="005F5688"/>
    <w:rsid w:val="00601BFF"/>
    <w:rsid w:val="006028C4"/>
    <w:rsid w:val="00604060"/>
    <w:rsid w:val="00604327"/>
    <w:rsid w:val="00606063"/>
    <w:rsid w:val="00606106"/>
    <w:rsid w:val="0061038F"/>
    <w:rsid w:val="006107AD"/>
    <w:rsid w:val="006159BA"/>
    <w:rsid w:val="00617E13"/>
    <w:rsid w:val="00621980"/>
    <w:rsid w:val="00622CEF"/>
    <w:rsid w:val="00624C9B"/>
    <w:rsid w:val="00624F3D"/>
    <w:rsid w:val="00627CDB"/>
    <w:rsid w:val="00632391"/>
    <w:rsid w:val="00647C79"/>
    <w:rsid w:val="00650F3E"/>
    <w:rsid w:val="0065374C"/>
    <w:rsid w:val="00660CE2"/>
    <w:rsid w:val="00665EE7"/>
    <w:rsid w:val="00667144"/>
    <w:rsid w:val="00676060"/>
    <w:rsid w:val="00677B95"/>
    <w:rsid w:val="006A15D1"/>
    <w:rsid w:val="006A3A4C"/>
    <w:rsid w:val="006B1790"/>
    <w:rsid w:val="006B5B71"/>
    <w:rsid w:val="006B6E1E"/>
    <w:rsid w:val="006C78AC"/>
    <w:rsid w:val="006C7C0C"/>
    <w:rsid w:val="006D3AE9"/>
    <w:rsid w:val="006D68B3"/>
    <w:rsid w:val="006E2359"/>
    <w:rsid w:val="006F1ADA"/>
    <w:rsid w:val="006F7222"/>
    <w:rsid w:val="00701392"/>
    <w:rsid w:val="00701757"/>
    <w:rsid w:val="00705678"/>
    <w:rsid w:val="00707403"/>
    <w:rsid w:val="0071124B"/>
    <w:rsid w:val="00715A9A"/>
    <w:rsid w:val="00722351"/>
    <w:rsid w:val="007242EB"/>
    <w:rsid w:val="00731E8A"/>
    <w:rsid w:val="007409E5"/>
    <w:rsid w:val="00750C3E"/>
    <w:rsid w:val="00755D95"/>
    <w:rsid w:val="00764C9F"/>
    <w:rsid w:val="00774A64"/>
    <w:rsid w:val="0077634E"/>
    <w:rsid w:val="00777A35"/>
    <w:rsid w:val="00781D63"/>
    <w:rsid w:val="007822B0"/>
    <w:rsid w:val="00782789"/>
    <w:rsid w:val="00782EB7"/>
    <w:rsid w:val="00791D8A"/>
    <w:rsid w:val="00791FFA"/>
    <w:rsid w:val="00796B1B"/>
    <w:rsid w:val="007A0D9C"/>
    <w:rsid w:val="007A6C46"/>
    <w:rsid w:val="007B039B"/>
    <w:rsid w:val="007B529C"/>
    <w:rsid w:val="007C502B"/>
    <w:rsid w:val="007C5ECA"/>
    <w:rsid w:val="007D4214"/>
    <w:rsid w:val="007D4E19"/>
    <w:rsid w:val="007D5E1D"/>
    <w:rsid w:val="007D6638"/>
    <w:rsid w:val="007D7638"/>
    <w:rsid w:val="007E09A0"/>
    <w:rsid w:val="007E1C67"/>
    <w:rsid w:val="007E7240"/>
    <w:rsid w:val="007F4622"/>
    <w:rsid w:val="008031CC"/>
    <w:rsid w:val="008046D6"/>
    <w:rsid w:val="00815EF0"/>
    <w:rsid w:val="00816632"/>
    <w:rsid w:val="00816732"/>
    <w:rsid w:val="008212C7"/>
    <w:rsid w:val="008275E6"/>
    <w:rsid w:val="00827E0F"/>
    <w:rsid w:val="008304CC"/>
    <w:rsid w:val="00831067"/>
    <w:rsid w:val="008346D4"/>
    <w:rsid w:val="008352C7"/>
    <w:rsid w:val="008373F4"/>
    <w:rsid w:val="00842991"/>
    <w:rsid w:val="00844B1A"/>
    <w:rsid w:val="008455A1"/>
    <w:rsid w:val="0085533D"/>
    <w:rsid w:val="00856F31"/>
    <w:rsid w:val="0085789F"/>
    <w:rsid w:val="008617F2"/>
    <w:rsid w:val="00864C41"/>
    <w:rsid w:val="00865706"/>
    <w:rsid w:val="00865E8C"/>
    <w:rsid w:val="008668E6"/>
    <w:rsid w:val="00867B2A"/>
    <w:rsid w:val="00867D32"/>
    <w:rsid w:val="00871FF9"/>
    <w:rsid w:val="00877377"/>
    <w:rsid w:val="00877455"/>
    <w:rsid w:val="00881A96"/>
    <w:rsid w:val="00882C24"/>
    <w:rsid w:val="008870DD"/>
    <w:rsid w:val="00887C03"/>
    <w:rsid w:val="008A0432"/>
    <w:rsid w:val="008A6726"/>
    <w:rsid w:val="008A7EC5"/>
    <w:rsid w:val="008B201D"/>
    <w:rsid w:val="008B5970"/>
    <w:rsid w:val="008B7368"/>
    <w:rsid w:val="008C1ED2"/>
    <w:rsid w:val="008C2D27"/>
    <w:rsid w:val="008C6493"/>
    <w:rsid w:val="008C729E"/>
    <w:rsid w:val="008C7E9A"/>
    <w:rsid w:val="008D0A24"/>
    <w:rsid w:val="008D3FA7"/>
    <w:rsid w:val="008D5AFA"/>
    <w:rsid w:val="008E3DF8"/>
    <w:rsid w:val="008E3FD8"/>
    <w:rsid w:val="008E444C"/>
    <w:rsid w:val="008E47AC"/>
    <w:rsid w:val="008F0CAA"/>
    <w:rsid w:val="008F0F1E"/>
    <w:rsid w:val="008F2A9F"/>
    <w:rsid w:val="008F3DF5"/>
    <w:rsid w:val="00901225"/>
    <w:rsid w:val="009212F1"/>
    <w:rsid w:val="009220D5"/>
    <w:rsid w:val="009255E9"/>
    <w:rsid w:val="00925D35"/>
    <w:rsid w:val="00926781"/>
    <w:rsid w:val="00945321"/>
    <w:rsid w:val="00945D6E"/>
    <w:rsid w:val="009531C4"/>
    <w:rsid w:val="00963270"/>
    <w:rsid w:val="0096777D"/>
    <w:rsid w:val="00971A33"/>
    <w:rsid w:val="00971F86"/>
    <w:rsid w:val="00972BA8"/>
    <w:rsid w:val="00973D0C"/>
    <w:rsid w:val="0097454A"/>
    <w:rsid w:val="00981A3E"/>
    <w:rsid w:val="009849D8"/>
    <w:rsid w:val="00985BE9"/>
    <w:rsid w:val="009868F0"/>
    <w:rsid w:val="00987455"/>
    <w:rsid w:val="00995436"/>
    <w:rsid w:val="00995479"/>
    <w:rsid w:val="009A0229"/>
    <w:rsid w:val="009A28D3"/>
    <w:rsid w:val="009A3C3F"/>
    <w:rsid w:val="009B4144"/>
    <w:rsid w:val="009C0061"/>
    <w:rsid w:val="009C047F"/>
    <w:rsid w:val="009E50F5"/>
    <w:rsid w:val="009F6808"/>
    <w:rsid w:val="00A0046A"/>
    <w:rsid w:val="00A00CD3"/>
    <w:rsid w:val="00A02FB3"/>
    <w:rsid w:val="00A04671"/>
    <w:rsid w:val="00A06E7A"/>
    <w:rsid w:val="00A171BE"/>
    <w:rsid w:val="00A319E7"/>
    <w:rsid w:val="00A32698"/>
    <w:rsid w:val="00A32DB1"/>
    <w:rsid w:val="00A32E54"/>
    <w:rsid w:val="00A5036F"/>
    <w:rsid w:val="00A571CC"/>
    <w:rsid w:val="00A65867"/>
    <w:rsid w:val="00A65D7F"/>
    <w:rsid w:val="00A7152B"/>
    <w:rsid w:val="00A71BEC"/>
    <w:rsid w:val="00A76012"/>
    <w:rsid w:val="00A80DED"/>
    <w:rsid w:val="00A81F8E"/>
    <w:rsid w:val="00A82279"/>
    <w:rsid w:val="00A83533"/>
    <w:rsid w:val="00A943D5"/>
    <w:rsid w:val="00A94ED6"/>
    <w:rsid w:val="00AA11BB"/>
    <w:rsid w:val="00AA209B"/>
    <w:rsid w:val="00AA2A4A"/>
    <w:rsid w:val="00AA56B0"/>
    <w:rsid w:val="00AB00B2"/>
    <w:rsid w:val="00AB0508"/>
    <w:rsid w:val="00AB0BDF"/>
    <w:rsid w:val="00AB1386"/>
    <w:rsid w:val="00AB7E09"/>
    <w:rsid w:val="00AC0369"/>
    <w:rsid w:val="00AD5001"/>
    <w:rsid w:val="00AD65A9"/>
    <w:rsid w:val="00AD6F66"/>
    <w:rsid w:val="00AE3221"/>
    <w:rsid w:val="00AE5CDF"/>
    <w:rsid w:val="00AE7C18"/>
    <w:rsid w:val="00AF2A0D"/>
    <w:rsid w:val="00AF3E71"/>
    <w:rsid w:val="00B006D7"/>
    <w:rsid w:val="00B03230"/>
    <w:rsid w:val="00B03E60"/>
    <w:rsid w:val="00B04F4F"/>
    <w:rsid w:val="00B079B8"/>
    <w:rsid w:val="00B17641"/>
    <w:rsid w:val="00B207FC"/>
    <w:rsid w:val="00B20E86"/>
    <w:rsid w:val="00B262F2"/>
    <w:rsid w:val="00B30ABE"/>
    <w:rsid w:val="00B31991"/>
    <w:rsid w:val="00B32330"/>
    <w:rsid w:val="00B3660E"/>
    <w:rsid w:val="00B44DB2"/>
    <w:rsid w:val="00B45EFC"/>
    <w:rsid w:val="00B554B5"/>
    <w:rsid w:val="00B71FE7"/>
    <w:rsid w:val="00B86296"/>
    <w:rsid w:val="00B9174D"/>
    <w:rsid w:val="00B91DB8"/>
    <w:rsid w:val="00B9409B"/>
    <w:rsid w:val="00BA2825"/>
    <w:rsid w:val="00BA36A8"/>
    <w:rsid w:val="00BA6EA5"/>
    <w:rsid w:val="00BB6427"/>
    <w:rsid w:val="00BC24BE"/>
    <w:rsid w:val="00BC58BE"/>
    <w:rsid w:val="00BD0918"/>
    <w:rsid w:val="00BD0FE4"/>
    <w:rsid w:val="00BD2230"/>
    <w:rsid w:val="00BE0D7C"/>
    <w:rsid w:val="00BE37CC"/>
    <w:rsid w:val="00BE6568"/>
    <w:rsid w:val="00BF7754"/>
    <w:rsid w:val="00C014DE"/>
    <w:rsid w:val="00C019BB"/>
    <w:rsid w:val="00C01FCC"/>
    <w:rsid w:val="00C04B5E"/>
    <w:rsid w:val="00C12003"/>
    <w:rsid w:val="00C13993"/>
    <w:rsid w:val="00C1426D"/>
    <w:rsid w:val="00C14E4E"/>
    <w:rsid w:val="00C15EFA"/>
    <w:rsid w:val="00C177D3"/>
    <w:rsid w:val="00C2517E"/>
    <w:rsid w:val="00C2744B"/>
    <w:rsid w:val="00C33A39"/>
    <w:rsid w:val="00C3439B"/>
    <w:rsid w:val="00C377C7"/>
    <w:rsid w:val="00C3793B"/>
    <w:rsid w:val="00C46046"/>
    <w:rsid w:val="00C51AD0"/>
    <w:rsid w:val="00C536CF"/>
    <w:rsid w:val="00C56092"/>
    <w:rsid w:val="00C62A6E"/>
    <w:rsid w:val="00C637E5"/>
    <w:rsid w:val="00C63A2E"/>
    <w:rsid w:val="00C65CB7"/>
    <w:rsid w:val="00C66509"/>
    <w:rsid w:val="00C72202"/>
    <w:rsid w:val="00C83F88"/>
    <w:rsid w:val="00C86F51"/>
    <w:rsid w:val="00C9234D"/>
    <w:rsid w:val="00C93A69"/>
    <w:rsid w:val="00C94D59"/>
    <w:rsid w:val="00C94E23"/>
    <w:rsid w:val="00CA2053"/>
    <w:rsid w:val="00CA3A5F"/>
    <w:rsid w:val="00CB65A2"/>
    <w:rsid w:val="00CC6288"/>
    <w:rsid w:val="00CD361F"/>
    <w:rsid w:val="00CD3FC9"/>
    <w:rsid w:val="00CD7C16"/>
    <w:rsid w:val="00CE0DC4"/>
    <w:rsid w:val="00CE6661"/>
    <w:rsid w:val="00CF1F0A"/>
    <w:rsid w:val="00CF22A7"/>
    <w:rsid w:val="00CF23B9"/>
    <w:rsid w:val="00D01D5F"/>
    <w:rsid w:val="00D03E84"/>
    <w:rsid w:val="00D048EB"/>
    <w:rsid w:val="00D06D88"/>
    <w:rsid w:val="00D07389"/>
    <w:rsid w:val="00D106D0"/>
    <w:rsid w:val="00D1424E"/>
    <w:rsid w:val="00D15C54"/>
    <w:rsid w:val="00D16749"/>
    <w:rsid w:val="00D221E0"/>
    <w:rsid w:val="00D340EB"/>
    <w:rsid w:val="00D370E8"/>
    <w:rsid w:val="00D41E1E"/>
    <w:rsid w:val="00D428F3"/>
    <w:rsid w:val="00D42E84"/>
    <w:rsid w:val="00D43EF2"/>
    <w:rsid w:val="00D520A2"/>
    <w:rsid w:val="00D55A72"/>
    <w:rsid w:val="00D57127"/>
    <w:rsid w:val="00D606D4"/>
    <w:rsid w:val="00D62178"/>
    <w:rsid w:val="00D62880"/>
    <w:rsid w:val="00D71B51"/>
    <w:rsid w:val="00D72FA2"/>
    <w:rsid w:val="00D8067D"/>
    <w:rsid w:val="00D83CA0"/>
    <w:rsid w:val="00D93118"/>
    <w:rsid w:val="00D93573"/>
    <w:rsid w:val="00DA3D35"/>
    <w:rsid w:val="00DA7F50"/>
    <w:rsid w:val="00DB434F"/>
    <w:rsid w:val="00DC310B"/>
    <w:rsid w:val="00DC3F29"/>
    <w:rsid w:val="00DC47D5"/>
    <w:rsid w:val="00DD2C44"/>
    <w:rsid w:val="00DE19ED"/>
    <w:rsid w:val="00DE306E"/>
    <w:rsid w:val="00DE7F17"/>
    <w:rsid w:val="00E04DBE"/>
    <w:rsid w:val="00E058A5"/>
    <w:rsid w:val="00E11E72"/>
    <w:rsid w:val="00E167FF"/>
    <w:rsid w:val="00E24BC2"/>
    <w:rsid w:val="00E26F18"/>
    <w:rsid w:val="00E27E63"/>
    <w:rsid w:val="00E3058F"/>
    <w:rsid w:val="00E316B0"/>
    <w:rsid w:val="00E33D67"/>
    <w:rsid w:val="00E36B3C"/>
    <w:rsid w:val="00E37006"/>
    <w:rsid w:val="00E41E9E"/>
    <w:rsid w:val="00E424BE"/>
    <w:rsid w:val="00E42B9C"/>
    <w:rsid w:val="00E430AF"/>
    <w:rsid w:val="00E44C55"/>
    <w:rsid w:val="00E45F1A"/>
    <w:rsid w:val="00E57928"/>
    <w:rsid w:val="00E61910"/>
    <w:rsid w:val="00E74C53"/>
    <w:rsid w:val="00E74C99"/>
    <w:rsid w:val="00E76D0B"/>
    <w:rsid w:val="00E93794"/>
    <w:rsid w:val="00E95C07"/>
    <w:rsid w:val="00E974D0"/>
    <w:rsid w:val="00EA0C82"/>
    <w:rsid w:val="00EA5045"/>
    <w:rsid w:val="00EB33F9"/>
    <w:rsid w:val="00EB6F00"/>
    <w:rsid w:val="00EC2CCD"/>
    <w:rsid w:val="00EC6880"/>
    <w:rsid w:val="00ED0774"/>
    <w:rsid w:val="00ED533E"/>
    <w:rsid w:val="00ED64FF"/>
    <w:rsid w:val="00EE38AC"/>
    <w:rsid w:val="00EF13E5"/>
    <w:rsid w:val="00EF31B4"/>
    <w:rsid w:val="00EF4044"/>
    <w:rsid w:val="00EF4073"/>
    <w:rsid w:val="00EF5794"/>
    <w:rsid w:val="00EF6C45"/>
    <w:rsid w:val="00F02564"/>
    <w:rsid w:val="00F02C8F"/>
    <w:rsid w:val="00F16287"/>
    <w:rsid w:val="00F17CF5"/>
    <w:rsid w:val="00F25397"/>
    <w:rsid w:val="00F3067E"/>
    <w:rsid w:val="00F31C0E"/>
    <w:rsid w:val="00F32A3F"/>
    <w:rsid w:val="00F40843"/>
    <w:rsid w:val="00F42124"/>
    <w:rsid w:val="00F4680A"/>
    <w:rsid w:val="00F556CE"/>
    <w:rsid w:val="00F610B0"/>
    <w:rsid w:val="00F6462E"/>
    <w:rsid w:val="00F65156"/>
    <w:rsid w:val="00F80260"/>
    <w:rsid w:val="00F96609"/>
    <w:rsid w:val="00FA23DE"/>
    <w:rsid w:val="00FA4B1A"/>
    <w:rsid w:val="00FA73D2"/>
    <w:rsid w:val="00FB0122"/>
    <w:rsid w:val="00FB43A9"/>
    <w:rsid w:val="00FB5D0A"/>
    <w:rsid w:val="00FB6EF7"/>
    <w:rsid w:val="00FB7CDB"/>
    <w:rsid w:val="00FB7F4C"/>
    <w:rsid w:val="00FC295B"/>
    <w:rsid w:val="00FC6F10"/>
    <w:rsid w:val="00FD137F"/>
    <w:rsid w:val="00FD1B2D"/>
    <w:rsid w:val="00FD37B5"/>
    <w:rsid w:val="00FD547E"/>
    <w:rsid w:val="00FD7862"/>
    <w:rsid w:val="00FE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0427"/>
  <w15:docId w15:val="{20243961-308F-4115-8F6E-FBFC3742E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1124B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1124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C2CCD"/>
    <w:rPr>
      <w:b/>
      <w:sz w:val="24"/>
      <w:szCs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C2CCD"/>
    <w:rPr>
      <w:rFonts w:ascii="Times New Roman" w:hAnsi="Times New Roman" w:cs="Times New Roman"/>
      <w:b w:val="0"/>
      <w:sz w:val="24"/>
      <w:szCs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C2CCD"/>
    <w:rPr>
      <w:rFonts w:ascii="Times New Roman" w:hAnsi="Times New Roman" w:cs="Times New Roman"/>
      <w:b w:val="0"/>
      <w:sz w:val="24"/>
      <w:szCs w:val="24"/>
      <w:bdr w:val="none" w:sz="0" w:space="0" w:color="auto"/>
      <w:shd w:val="clear" w:color="auto" w:fill="CCFFCC"/>
      <w:lang w:val="hr-HR"/>
    </w:rPr>
  </w:style>
  <w:style w:type="paragraph" w:styleId="Bezproreda">
    <w:name w:val="No Spacing"/>
    <w:uiPriority w:val="1"/>
    <w:qFormat/>
    <w:rsid w:val="001E6E8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Default">
    <w:name w:val="Default"/>
    <w:rsid w:val="009212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44B1A"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844B1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44B1A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33D67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33D6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Cdu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2025.</izvorni_sadrzaj>
    <derivirana_varijabla naziv="DomainObject.StvarniPocetakDatum_1">10. travnja 2025.</derivirana_varijabla>
  </DomainObject.StvarniPocetakDatum>
  <DomainObject.StvarniZavrsetakDatum>
    <izvorni_sadrzaj>10. travnja 2025.</izvorni_sadrzaj>
    <derivirana_varijabla naziv="DomainObject.StvarniZavrsetakDatum_1">10. travnja 2025.</derivirana_varijabla>
  </DomainObject.StvarniZavrsetakDatum>
  <DomainObject.PlaniraniZavrsetakDatum>
    <izvorni_sadrzaj>10. travnja 2025.</izvorni_sadrzaj>
    <derivirana_varijabla naziv="DomainObject.PlaniraniZavrsetakDatum_1">10. travnja 2025.</derivirana_varijabla>
  </DomainObject.PlaniraniZavrsetakDatum>
  <DomainObject.PlaniraniPocetakDatum>
    <izvorni_sadrzaj>10. travnja 2025.</izvorni_sadrzaj>
    <derivirana_varijabla naziv="DomainObject.PlaniraniPocetakDatum_1">10. travnja 2025.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2025.</izvorni_sadrzaj>
    <derivirana_varijabla naziv="DomainObject.Zapisnik.DatumKreiranja_1">10.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Povrv-31/2025-7</izvorni_sadrzaj>
    <derivirana_varijabla naziv="DomainObject.Zapisnik.Oznaka_1">Povrv-31/2025-7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2025.</izvorni_sadrzaj>
    <derivirana_varijabla naziv="DomainObject.Predmet.DatumOsnivanja_1">11.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7319.9</izvorni_sadrzaj>
    <derivirana_varijabla naziv="DomainObject.Predmet.InicijalnaVrijednost_1">7319.9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Povrv-31/2025</izvorni_sadrzaj>
    <derivirana_varijabla naziv="DomainObject.Predmet.OznakaBroj_1">Povrv-31/2025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INSOLA d.o.o. za proizvodnju i usluge zastupanog po punomoćniku Nikola Eror</izvorni_sadrzaj>
    <derivirana_varijabla naziv="DomainObject.Predmet.ProtustrankaFormated_1">  INSOLA d.o.o. za proizvodnju i usluge zastupanog po punomoćniku Nikola Eror</derivirana_varijabla>
  </DomainObject.Predmet.ProtustrankaFormated>
  <DomainObject.Predmet.ProtustrankaFormatedOIB>
    <izvorni_sadrzaj>  INSOLA d.o.o. za proizvodnju i usluge, OIB 55846132986 zastupanog po punomoćniku Nikola Eror</izvorni_sadrzaj>
    <derivirana_varijabla naziv="DomainObject.Predmet.ProtustrankaFormatedOIB_1">  INSOLA d.o.o. za proizvodnju i usluge, OIB 55846132986 zastupanog po punomoćniku Nikola Eror</derivirana_varijabla>
  </DomainObject.Predmet.ProtustrankaFormatedOIB>
  <DomainObject.Predmet.ProtustrankaFormatedWithAdress>
    <izvorni_sadrzaj> INSOLA d.o.o. za proizvodnju i usluge, Našičko naselje 14, 31000 Osijek zastupanog po punomoćniku Nikola Eror</izvorni_sadrzaj>
    <derivirana_varijabla naziv="DomainObject.Predmet.ProtustrankaFormatedWithAdress_1"> INSOLA d.o.o. za proizvodnju i usluge, Našičko naselje 14, 31000 Osijek zastupanog po punomoćniku Nikola Eror</derivirana_varijabla>
  </DomainObject.Predmet.ProtustrankaFormatedWithAdress>
  <DomainObject.Predmet.ProtustrankaFormatedWithAdressOIB>
    <izvorni_sadrzaj> INSOLA d.o.o. za proizvodnju i usluge, OIB 55846132986, Našičko naselje 14, 31000 Osijek zastupanog po punomoćniku Nikola Eror</izvorni_sadrzaj>
    <derivirana_varijabla naziv="DomainObject.Predmet.ProtustrankaFormatedWithAdressOIB_1"> INSOLA d.o.o. za proizvodnju i usluge, OIB 55846132986, Našičko naselje 14, 31000 Osijek zastupanog po punomoćniku Nikola Eror</derivirana_varijabla>
  </DomainObject.Predmet.ProtustrankaFormatedWithAdressOIB>
  <DomainObject.Predmet.ProtustrankaWithAdress>
    <izvorni_sadrzaj>INSOLA d.o.o. za proizvodnju i usluge Našičko naselje 14, 31000 Osijek</izvorni_sadrzaj>
    <derivirana_varijabla naziv="DomainObject.Predmet.ProtustrankaWithAdress_1">INSOLA d.o.o. za proizvodnju i usluge Našičko naselje 14, 31000 Osijek</derivirana_varijabla>
  </DomainObject.Predmet.ProtustrankaWithAdress>
  <DomainObject.Predmet.ProtustrankaWithAdressOIB>
    <izvorni_sadrzaj>INSOLA d.o.o. za proizvodnju i usluge, OIB 55846132986, Našičko naselje 14, 31000 Osijek</izvorni_sadrzaj>
    <derivirana_varijabla naziv="DomainObject.Predmet.ProtustrankaWithAdressOIB_1">INSOLA d.o.o. za proizvodnju i usluge, OIB 55846132986, Našičko naselje 14, 31000 Osijek</derivirana_varijabla>
  </DomainObject.Predmet.ProtustrankaWithAdressOIB>
  <DomainObject.Predmet.ProtustrankaNazivFormated>
    <izvorni_sadrzaj>INSOLA d.o.o. za proizvodnju i usluge</izvorni_sadrzaj>
    <derivirana_varijabla naziv="DomainObject.Predmet.ProtustrankaNazivFormated_1">INSOLA d.o.o. za proizvodnju i usluge</derivirana_varijabla>
  </DomainObject.Predmet.ProtustrankaNazivFormated>
  <DomainObject.Predmet.ProtustrankaNazivFormatedOIB>
    <izvorni_sadrzaj>INSOLA d.o.o. za proizvodnju i usluge, OIB 55846132986</izvorni_sadrzaj>
    <derivirana_varijabla naziv="DomainObject.Predmet.ProtustrankaNazivFormatedOIB_1">INSOLA d.o.o. za proizvodnju i usluge, OIB 55846132986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EMENDO OSIJEK jednostavno društvo s ograničenom odgovornošću za završne radove u građevinarstvu zastupanog po punomoćniku Marin Kordić; Zoran Martinčević</izvorni_sadrzaj>
    <derivirana_varijabla naziv="DomainObject.Predmet.StrankaFormated_1">  EMENDO OSIJEK jednostavno društvo s ograničenom odgovornošću za završne radove u građevinarstvu zastupanog po punomoćniku Marin Kordić; Zoran Martinčević</derivirana_varijabla>
  </DomainObject.Predmet.StrankaFormated>
  <DomainObject.Predmet.StrankaFormatedOIB>
    <izvorni_sadrzaj>  EMENDO OSIJEK jednostavno društvo s ograničenom odgovornošću za završne radove u građevinarstvu, OIB 01472948803 zastupanog po punomoćniku Marin Kordić; Zoran Martinčević</izvorni_sadrzaj>
    <derivirana_varijabla naziv="DomainObject.Predmet.StrankaFormatedOIB_1">  EMENDO OSIJEK jednostavno društvo s ograničenom odgovornošću za završne radove u građevinarstvu, OIB 01472948803 zastupanog po punomoćniku Marin Kordić; Zoran Martinčević</derivirana_varijabla>
  </DomainObject.Predmet.StrankaFormatedOIB>
  <DomainObject.Predmet.StrankaFormatedWithAdress>
    <izvorni_sadrzaj> EMENDO OSIJEK jednostavno društvo s ograničenom odgovornošću za završne radove u građevinarstvu, Osječka 102A, 31220 Josipovac zastupanog po punomoćniku Marin Kordić; Zoran Martinčević</izvorni_sadrzaj>
    <derivirana_varijabla naziv="DomainObject.Predmet.StrankaFormatedWithAdress_1"> EMENDO OSIJEK jednostavno društvo s ograničenom odgovornošću za završne radove u građevinarstvu, Osječka 102A, 31220 Josipovac zastupanog po punomoćniku Marin Kordić; Zoran Martinčević</derivirana_varijabla>
  </DomainObject.Predmet.StrankaFormatedWithAdress>
  <DomainObject.Predmet.StrankaFormatedWithAdressOIB>
    <izvorni_sadrzaj> EMENDO OSIJEK jednostavno društvo s ograničenom odgovornošću za završne radove u građevinarstvu, OIB 01472948803, Osječka 102A, 31220 Josipovac zastupanog po punomoćniku Marin Kordić; Zoran Martinčević</izvorni_sadrzaj>
    <derivirana_varijabla naziv="DomainObject.Predmet.StrankaFormatedWithAdressOIB_1"> EMENDO OSIJEK jednostavno društvo s ograničenom odgovornošću za završne radove u građevinarstvu, OIB 01472948803, Osječka 102A, 31220 Josipovac zastupanog po punomoćniku Marin Kordić; Zoran Martinčević</derivirana_varijabla>
  </DomainObject.Predmet.StrankaFormatedWithAdressOIB>
  <DomainObject.Predmet.StrankaWithAdress>
    <izvorni_sadrzaj>EMENDO OSIJEK jednostavno društvo s ograničenom odgovornošću za završne radove u građevinarstvu Osječka 102A,31220 Josipovac</izvorni_sadrzaj>
    <derivirana_varijabla naziv="DomainObject.Predmet.StrankaWithAdress_1">EMENDO OSIJEK jednostavno društvo s ograničenom odgovornošću za završne radove u građevinarstvu Osječka 102A,31220 Josipovac</derivirana_varijabla>
  </DomainObject.Predmet.StrankaWithAdress>
  <DomainObject.Predmet.StrankaWithAdressOIB>
    <izvorni_sadrzaj>EMENDO OSIJEK jednostavno društvo s ograničenom odgovornošću za završne radove u građevinarstvu, OIB 01472948803, Osječka 102A,31220 Josipovac</izvorni_sadrzaj>
    <derivirana_varijabla naziv="DomainObject.Predmet.StrankaWithAdressOIB_1">EMENDO OSIJEK jednostavno društvo s ograničenom odgovornošću za završne radove u građevinarstvu, OIB 01472948803, Osječka 102A,31220 Josipovac</derivirana_varijabla>
  </DomainObject.Predmet.StrankaWithAdressOIB>
  <DomainObject.Predmet.StrankaNazivFormated>
    <izvorni_sadrzaj>EMENDO OSIJEK jednostavno društvo s ograničenom odgovornošću za završne radove u građevinarstvu</izvorni_sadrzaj>
    <derivirana_varijabla naziv="DomainObject.Predmet.StrankaNazivFormated_1">EMENDO OSIJEK jednostavno društvo s ograničenom odgovornošću za završne radove u građevinarstvu</derivirana_varijabla>
  </DomainObject.Predmet.StrankaNazivFormated>
  <DomainObject.Predmet.StrankaNazivFormatedOIB>
    <izvorni_sadrzaj>EMENDO OSIJEK jednostavno društvo s ograničenom odgovornošću za završne radove u građevinarstvu, OIB 01472948803</izvorni_sadrzaj>
    <derivirana_varijabla naziv="DomainObject.Predmet.StrankaNazivFormatedOIB_1">EMENDO OSIJEK jednostavno društvo s ograničenom odgovornošću za završne radove u građevinarstvu, OIB 01472948803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Predmeti proslijeđeni od JB po prigovoru na rješenje o ovrsi na temelju vjerodostojne isprave</izvorni_sadrzaj>
    <derivirana_varijabla naziv="DomainObject.Predmet.VrstaSpora.Naziv_1">Predmeti proslijeđeni od JB po prigovoru na rješenje o ovrsi na temelju vjerodostojne isprave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EMENDO OSIJEK jednostavno društvo s ograničenom odgovornošću za završne radove u građevinarstvu zastupanog po punomoćniku Marin Kordić; Zoran Martinčević</item>
    </izvorni_sadrzaj>
    <derivirana_varijabla naziv="DomainObject.Predmet.StrankaListFormated_1">
      <item>EMENDO OSIJEK jednostavno društvo s ograničenom odgovornošću za završne radove u građevinarstvu zastupanog po punomoćniku Marin Kordić; Zoran Martinčević</item>
    </derivirana_varijabla>
  </DomainObject.Predmet.StrankaListFormated>
  <DomainObject.Predmet.StrankaListFormatedOIB>
    <izvorni_sadrzaj>
      <item>EMENDO OSIJEK jednostavno društvo s ograničenom odgovornošću za završne radove u građevinarstvu, OIB 01472948803 zastupanog po punomoćniku Marin Kordić; Zoran Martinčević</item>
    </izvorni_sadrzaj>
    <derivirana_varijabla naziv="DomainObject.Predmet.StrankaListFormatedOIB_1">
      <item>EMENDO OSIJEK jednostavno društvo s ograničenom odgovornošću za završne radove u građevinarstvu, OIB 01472948803 zastupanog po punomoćniku Marin Kordić; Zoran Martinčević</item>
    </derivirana_varijabla>
  </DomainObject.Predmet.StrankaListFormatedOIB>
  <DomainObject.Predmet.StrankaListFormatedWithAdress>
    <izvorni_sadrzaj>
      <item>EMENDO OSIJEK jednostavno društvo s ograničenom odgovornošću za završne radove u građevinarstvu, Osječka 102A, 31220 Josipovac zastupanog po punomoćniku Marin Kordić; Zoran Martinčević</item>
    </izvorni_sadrzaj>
    <derivirana_varijabla naziv="DomainObject.Predmet.StrankaListFormatedWithAdress_1">
      <item>EMENDO OSIJEK jednostavno društvo s ograničenom odgovornošću za završne radove u građevinarstvu, Osječka 102A, 31220 Josipovac zastupanog po punomoćniku Marin Kordić; Zoran Martinčević</item>
    </derivirana_varijabla>
  </DomainObject.Predmet.StrankaListFormatedWithAdress>
  <DomainObject.Predmet.StrankaListFormatedWithAdressOIB>
    <izvorni_sadrzaj>
      <item>EMENDO OSIJEK jednostavno društvo s ograničenom odgovornošću za završne radove u građevinarstvu, OIB 01472948803, Osječka 102A, 31220 Josipovac zastupanog po punomoćniku Marin Kordić; Zoran Martinčević</item>
    </izvorni_sadrzaj>
    <derivirana_varijabla naziv="DomainObject.Predmet.StrankaListFormatedWithAdressOIB_1">
      <item>EMENDO OSIJEK jednostavno društvo s ograničenom odgovornošću za završne radove u građevinarstvu, OIB 01472948803, Osječka 102A, 31220 Josipovac zastupanog po punomoćniku Marin Kordić; Zoran Martinčević</item>
    </derivirana_varijabla>
  </DomainObject.Predmet.StrankaListFormatedWithAdressOIB>
  <DomainObject.Predmet.StrankaListNazivFormated>
    <izvorni_sadrzaj>
      <item>EMENDO OSIJEK jednostavno društvo s ograničenom odgovornošću za završne radove u građevinarstvu</item>
    </izvorni_sadrzaj>
    <derivirana_varijabla naziv="DomainObject.Predmet.StrankaListNazivFormated_1">
      <item>EMENDO OSIJEK jednostavno društvo s ograničenom odgovornošću za završne radove u građevinarstvu</item>
    </derivirana_varijabla>
  </DomainObject.Predmet.StrankaListNazivFormated>
  <DomainObject.Predmet.StrankaListNazivFormatedOIB>
    <izvorni_sadrzaj>
      <item>EMENDO OSIJEK jednostavno društvo s ograničenom odgovornošću za završne radove u građevinarstvu, OIB 01472948803</item>
    </izvorni_sadrzaj>
    <derivirana_varijabla naziv="DomainObject.Predmet.StrankaListNazivFormatedOIB_1">
      <item>EMENDO OSIJEK jednostavno društvo s ograničenom odgovornošću za završne radove u građevinarstvu, OIB 01472948803</item>
    </derivirana_varijabla>
  </DomainObject.Predmet.StrankaListNazivFormatedOIB>
  <DomainObject.Predmet.ProtuStrankaListFormated>
    <izvorni_sadrzaj>
      <item>INSOLA d.o.o. za proizvodnju i usluge zastupanog po punomoćniku Nikola Eror</item>
    </izvorni_sadrzaj>
    <derivirana_varijabla naziv="DomainObject.Predmet.ProtuStrankaListFormated_1">
      <item>INSOLA d.o.o. za proizvodnju i usluge zastupanog po punomoćniku Nikola Eror</item>
    </derivirana_varijabla>
  </DomainObject.Predmet.ProtuStrankaListFormated>
  <DomainObject.Predmet.ProtuStrankaListFormatedOIB>
    <izvorni_sadrzaj>
      <item>INSOLA d.o.o. za proizvodnju i usluge, OIB 55846132986 zastupanog po punomoćniku Nikola Eror</item>
    </izvorni_sadrzaj>
    <derivirana_varijabla naziv="DomainObject.Predmet.ProtuStrankaListFormatedOIB_1">
      <item>INSOLA d.o.o. za proizvodnju i usluge, OIB 55846132986 zastupanog po punomoćniku Nikola Eror</item>
    </derivirana_varijabla>
  </DomainObject.Predmet.ProtuStrankaListFormatedOIB>
  <DomainObject.Predmet.ProtuStrankaListFormatedWithAdress>
    <izvorni_sadrzaj>
      <item>INSOLA d.o.o. za proizvodnju i usluge, Našičko naselje 14, 31000 Osijek zastupanog po punomoćniku Nikola Eror</item>
    </izvorni_sadrzaj>
    <derivirana_varijabla naziv="DomainObject.Predmet.ProtuStrankaListFormatedWithAdress_1">
      <item>INSOLA d.o.o. za proizvodnju i usluge, Našičko naselje 14, 31000 Osijek zastupanog po punomoćniku Nikola Eror</item>
    </derivirana_varijabla>
  </DomainObject.Predmet.ProtuStrankaListFormatedWithAdress>
  <DomainObject.Predmet.ProtuStrankaListFormatedWithAdressOIB>
    <izvorni_sadrzaj>
      <item>INSOLA d.o.o. za proizvodnju i usluge, OIB 55846132986, Našičko naselje 14, 31000 Osijek zastupanog po punomoćniku Nikola Eror</item>
    </izvorni_sadrzaj>
    <derivirana_varijabla naziv="DomainObject.Predmet.ProtuStrankaListFormatedWithAdressOIB_1">
      <item>INSOLA d.o.o. za proizvodnju i usluge, OIB 55846132986, Našičko naselje 14, 31000 Osijek zastupanog po punomoćniku Nikola Eror</item>
    </derivirana_varijabla>
  </DomainObject.Predmet.ProtuStrankaListFormatedWithAdressOIB>
  <DomainObject.Predmet.ProtuStrankaListNazivFormated>
    <izvorni_sadrzaj>
      <item>INSOLA d.o.o. za proizvodnju i usluge</item>
    </izvorni_sadrzaj>
    <derivirana_varijabla naziv="DomainObject.Predmet.ProtuStrankaListNazivFormated_1">
      <item>INSOLA d.o.o. za proizvodnju i usluge</item>
    </derivirana_varijabla>
  </DomainObject.Predmet.ProtuStrankaListNazivFormated>
  <DomainObject.Predmet.ProtuStrankaListNazivFormatedOIB>
    <izvorni_sadrzaj>
      <item>INSOLA d.o.o. za proizvodnju i usluge, OIB 55846132986</item>
    </izvorni_sadrzaj>
    <derivirana_varijabla naziv="DomainObject.Predmet.ProtuStrankaListNazivFormatedOIB_1">
      <item>INSOLA d.o.o. za proizvodnju i usluge, OIB 55846132986</item>
    </derivirana_varijabla>
  </DomainObject.Predmet.ProtuStrankaListNazivFormatedOIB>
  <DomainObject.Predmet.OstaliListFormated>
    <izvorni_sadrzaj>
      <item>Nikola Eror punomoćnik sudionika u postupku INSOLA d.o.o. za proizvodnju i usluge</item>
      <item>Marin Kordić punomoćnik sudionika u postupku EMENDO OSIJEK jednostavno društvo s ograničenom odgovornošću za završne radove u građevinarstvu</item>
      <item>Zoran Martinčević punomoćnik sudionika u postupku EMENDO OSIJEK jednostavno društvo s ograničenom odgovornošću za završne radove u građevinarstvu</item>
      <item>Željko Rupčić</item>
      <item>Jasna Špiranović</item>
    </izvorni_sadrzaj>
    <derivirana_varijabla naziv="DomainObject.Predmet.OstaliListFormated_1">
      <item>Nikola Eror punomoćnik sudionika u postupku INSOLA d.o.o. za proizvodnju i usluge</item>
      <item>Marin Kordić punomoćnik sudionika u postupku EMENDO OSIJEK jednostavno društvo s ograničenom odgovornošću za završne radove u građevinarstvu</item>
      <item>Zoran Martinčević punomoćnik sudionika u postupku EMENDO OSIJEK jednostavno društvo s ograničenom odgovornošću za završne radove u građevinarstvu</item>
      <item>Željko Rupčić</item>
      <item>Jasna Špiranović</item>
    </derivirana_varijabla>
  </DomainObject.Predmet.OstaliListFormated>
  <DomainObject.Predmet.OstaliListFormatedOIB>
    <izvorni_sadrzaj>
      <item>Nikola Eror, OIB 64442686859 punomoćnik sudionika u postupku INSOLA d.o.o. za proizvodnju i usluge</item>
      <item>Marin Kordić, OIB 89567492974 punomoćnik sudionika u postupku EMENDO OSIJEK jednostavno društvo s ograničenom odgovornošću za završne radove u građevinarstvu</item>
      <item>Zoran Martinčević, OIB 62513791997 punomoćnik sudionika u postupku EMENDO OSIJEK jednostavno društvo s ograničenom odgovornošću za završne radove u građevinarstvu</item>
      <item>Željko Rupčić, OIB 31017026540</item>
      <item>Jasna Špiranović, OIB 67389979286</item>
    </izvorni_sadrzaj>
    <derivirana_varijabla naziv="DomainObject.Predmet.OstaliListFormatedOIB_1">
      <item>Nikola Eror, OIB 64442686859 punomoćnik sudionika u postupku INSOLA d.o.o. za proizvodnju i usluge</item>
      <item>Marin Kordić, OIB 89567492974 punomoćnik sudionika u postupku EMENDO OSIJEK jednostavno društvo s ograničenom odgovornošću za završne radove u građevinarstvu</item>
      <item>Zoran Martinčević, OIB 62513791997 punomoćnik sudionika u postupku EMENDO OSIJEK jednostavno društvo s ograničenom odgovornošću za završne radove u građevinarstvu</item>
      <item>Željko Rupčić, OIB 31017026540</item>
      <item>Jasna Špiranović, OIB 67389979286</item>
    </derivirana_varijabla>
  </DomainObject.Predmet.OstaliListFormatedOIB>
  <DomainObject.Predmet.OstaliListFormatedWithAdress>
    <izvorni_sadrzaj>
      <item>Nikola Eror punomoćnik sudionika u postupku INSOLA d.o.o. za proizvodnju i usluge</item>
      <item>Marin Kordić, Vukovarska 4, 31000 Osijek punomoćnik sudionika u postupku EMENDO OSIJEK jednostavno društvo s ograničenom odgovornošću za završne radove u građevinarstvu</item>
      <item>Zoran Martinčević, Matije Gupca 1g, 31220 Josipovac punomoćnik sudionika u postupku EMENDO OSIJEK jednostavno društvo s ograničenom odgovornošću za završne radove u građevinarstvu</item>
      <item>Željko Rupčić, Božidara Adžije 59, 31400 Đakovo</item>
      <item>Jasna Špiranović, Stjepana Horvata 5, 35000 Slavonski Brod</item>
    </izvorni_sadrzaj>
    <derivirana_varijabla naziv="DomainObject.Predmet.OstaliListFormatedWithAdress_1">
      <item>Nikola Eror punomoćnik sudionika u postupku INSOLA d.o.o. za proizvodnju i usluge</item>
      <item>Marin Kordić, Vukovarska 4, 31000 Osijek punomoćnik sudionika u postupku EMENDO OSIJEK jednostavno društvo s ograničenom odgovornošću za završne radove u građevinarstvu</item>
      <item>Zoran Martinčević, Matije Gupca 1g, 31220 Josipovac punomoćnik sudionika u postupku EMENDO OSIJEK jednostavno društvo s ograničenom odgovornošću za završne radove u građevinarstvu</item>
      <item>Željko Rupčić, Božidara Adžije 59, 31400 Đakovo</item>
      <item>Jasna Špiranović, Stjepana Horvata 5, 35000 Slavonski Brod</item>
    </derivirana_varijabla>
  </DomainObject.Predmet.OstaliListFormatedWithAdress>
  <DomainObject.Predmet.OstaliListFormatedWithAdressOIB>
    <izvorni_sadrzaj>
      <item>Nikola Eror, OIB 64442686859 punomoćnik sudionika u postupku INSOLA d.o.o. za proizvodnju i usluge</item>
      <item>Marin Kordić, OIB 89567492974, Vukovarska 4, 31000 Osijek punomoćnik sudionika u postupku EMENDO OSIJEK jednostavno društvo s ograničenom odgovornošću za završne radove u građevinarstvu</item>
      <item>Zoran Martinčević, OIB 62513791997, Matije Gupca 1g, 31220 Josipovac punomoćnik sudionika u postupku EMENDO OSIJEK jednostavno društvo s ograničenom odgovornošću za završne radove u građevinarstvu</item>
      <item>Željko Rupčić, OIB 31017026540, Božidara Adžije 59, 31400 Đakovo</item>
      <item>Jasna Špiranović, OIB 67389979286, Stjepana Horvata 5, 35000 Slavonski Brod</item>
    </izvorni_sadrzaj>
    <derivirana_varijabla naziv="DomainObject.Predmet.OstaliListFormatedWithAdressOIB_1">
      <item>Nikola Eror, OIB 64442686859 punomoćnik sudionika u postupku INSOLA d.o.o. za proizvodnju i usluge</item>
      <item>Marin Kordić, OIB 89567492974, Vukovarska 4, 31000 Osijek punomoćnik sudionika u postupku EMENDO OSIJEK jednostavno društvo s ograničenom odgovornošću za završne radove u građevinarstvu</item>
      <item>Zoran Martinčević, OIB 62513791997, Matije Gupca 1g, 31220 Josipovac punomoćnik sudionika u postupku EMENDO OSIJEK jednostavno društvo s ograničenom odgovornošću za završne radove u građevinarstvu</item>
      <item>Željko Rupčić, OIB 31017026540, Božidara Adžije 59, 31400 Đakovo</item>
      <item>Jasna Špiranović, OIB 67389979286, Stjepana Horvata 5, 35000 Slavonski Brod</item>
    </derivirana_varijabla>
  </DomainObject.Predmet.OstaliListFormatedWithAdressOIB>
  <DomainObject.Predmet.OstaliListNazivFormated>
    <izvorni_sadrzaj>
      <item>Nikola Eror</item>
      <item>Marin Kordić</item>
      <item>Zoran Martinčević</item>
      <item>Željko Rupčić</item>
      <item>Jasna Špiranović</item>
    </izvorni_sadrzaj>
    <derivirana_varijabla naziv="DomainObject.Predmet.OstaliListNazivFormated_1">
      <item>Nikola Eror</item>
      <item>Marin Kordić</item>
      <item>Zoran Martinčević</item>
      <item>Željko Rupčić</item>
      <item>Jasna Špiranović</item>
    </derivirana_varijabla>
  </DomainObject.Predmet.OstaliListNazivFormated>
  <DomainObject.Predmet.OstaliListNazivFormatedOIB>
    <izvorni_sadrzaj>
      <item>Nikola Eror, OIB 64442686859</item>
      <item>Marin Kordić, OIB 89567492974</item>
      <item>Zoran Martinčević, OIB 62513791997</item>
      <item>Željko Rupčić, OIB 31017026540</item>
      <item>Jasna Špiranović, OIB 67389979286</item>
    </izvorni_sadrzaj>
    <derivirana_varijabla naziv="DomainObject.Predmet.OstaliListNazivFormatedOIB_1">
      <item>Nikola Eror, OIB 64442686859</item>
      <item>Marin Kordić, OIB 89567492974</item>
      <item>Zoran Martinčević, OIB 62513791997</item>
      <item>Željko Rupčić, OIB 31017026540</item>
      <item>Jasna Špiranović, OIB 67389979286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2025.</izvorni_sadrzaj>
    <derivirana_varijabla naziv="DomainObject.Datum_1">10. travnja 2025.</derivirana_varijabla>
  </DomainObject.Datum>
  <DomainObject.PoslovniBrojDokumenta>
    <izvorni_sadrzaj>Povrv-31/2025-7</izvorni_sadrzaj>
    <derivirana_varijabla naziv="DomainObject.PoslovniBrojDokumenta_1">Povrv-31/2025-7</derivirana_varijabla>
  </DomainObject.PoslovniBrojDokumenta>
  <DomainObject.Predmet.StrankaIDrugi>
    <izvorni_sadrzaj>EMENDO OSIJEK jednostavno društvo s ograničenom odgovornošću za završne radove u građevinarstvu</izvorni_sadrzaj>
    <derivirana_varijabla naziv="DomainObject.Predmet.StrankaIDrugi_1">EMENDO OSIJEK jednostavno društvo s ograničenom odgovornošću za završne radove u građevinarstvu</derivirana_varijabla>
  </DomainObject.Predmet.StrankaIDrugi>
  <DomainObject.Predmet.ProtustrankaIDrugi>
    <izvorni_sadrzaj>INSOLA d.o.o. za proizvodnju i usluge</izvorni_sadrzaj>
    <derivirana_varijabla naziv="DomainObject.Predmet.ProtustrankaIDrugi_1">INSOLA d.o.o. za proizvodnju i usluge</derivirana_varijabla>
  </DomainObject.Predmet.ProtustrankaIDrugi>
  <DomainObject.Predmet.StrankaIDrugiAdressOIB>
    <izvorni_sadrzaj>EMENDO OSIJEK jednostavno društvo s ograničenom odgovornošću za završne radove u građevinarstvu, OIB 01472948803, Osječka 102A, 31220 Josipovac</izvorni_sadrzaj>
    <derivirana_varijabla naziv="DomainObject.Predmet.StrankaIDrugiAdressOIB_1">EMENDO OSIJEK jednostavno društvo s ograničenom odgovornošću za završne radove u građevinarstvu, OIB 01472948803, Osječka 102A, 31220 Josipovac</derivirana_varijabla>
  </DomainObject.Predmet.StrankaIDrugiAdressOIB>
  <DomainObject.Predmet.ProtustrankaIDrugiAdressOIB>
    <izvorni_sadrzaj>INSOLA d.o.o. za proizvodnju i usluge, OIB 55846132986, Našičko naselje 14, 31000 Osijek</izvorni_sadrzaj>
    <derivirana_varijabla naziv="DomainObject.Predmet.ProtustrankaIDrugiAdressOIB_1">INSOLA d.o.o. za proizvodnju i usluge, OIB 55846132986, Našičko naselje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EMENDO OSIJEK jednostavno društvo s ograničenom odgovornošću za završne radove u građevinarstvu</item>
      <item>INSOLA d.o.o. za proizvodnju i usluge</item>
      <item>Nikola Eror</item>
      <item>Marin Kordić</item>
      <item>Zoran Martinčević</item>
      <item>Željko Rupčić</item>
      <item>Jasna Špiranović</item>
    </izvorni_sadrzaj>
    <derivirana_varijabla naziv="DomainObject.Predmet.SudioniciListNaziv_1">
      <item>EMENDO OSIJEK jednostavno društvo s ograničenom odgovornošću za završne radove u građevinarstvu</item>
      <item>INSOLA d.o.o. za proizvodnju i usluge</item>
      <item>Nikola Eror</item>
      <item>Marin Kordić</item>
      <item>Zoran Martinčević</item>
      <item>Željko Rupčić</item>
      <item>Jasna Špiranović</item>
    </derivirana_varijabla>
  </DomainObject.Predmet.SudioniciListNaziv>
  <DomainObject.Predmet.SudioniciListAdressOIB>
    <izvorni_sadrzaj>
      <item>EMENDO OSIJEK jednostavno društvo s ograničenom odgovornošću za završne radove u građevinarstvu, OIB 01472948803, Osječka 102A,31220 Josipovac</item>
      <item>INSOLA d.o.o. za proizvodnju i usluge, OIB 55846132986, Našičko naselje 14,31000 Osijek</item>
      <item>Nikola Eror, OIB 64442686859</item>
      <item>Marin Kordić, OIB 89567492974, Vukovarska 4,31000 Osijek</item>
      <item>Zoran Martinčević, OIB 62513791997, Matije Gupca 1g,31220 Josipovac</item>
      <item>Željko Rupčić, OIB 31017026540, Božidara Adžije 59,31400 Đakovo</item>
      <item>Jasna Špiranović, OIB 67389979286, Stjepana Horvata 5,35000 Slavonski Brod</item>
    </izvorni_sadrzaj>
    <derivirana_varijabla naziv="DomainObject.Predmet.SudioniciListAdressOIB_1">
      <item>EMENDO OSIJEK jednostavno društvo s ograničenom odgovornošću za završne radove u građevinarstvu, OIB 01472948803, Osječka 102A,31220 Josipovac</item>
      <item>INSOLA d.o.o. za proizvodnju i usluge, OIB 55846132986, Našičko naselje 14,31000 Osijek</item>
      <item>Nikola Eror, OIB 64442686859</item>
      <item>Marin Kordić, OIB 89567492974, Vukovarska 4,31000 Osijek</item>
      <item>Zoran Martinčević, OIB 62513791997, Matije Gupca 1g,31220 Josipovac</item>
      <item>Željko Rupčić, OIB 31017026540, Božidara Adžije 59,31400 Đakovo</item>
      <item>Jasna Špiranović, OIB 67389979286, Stjepana Horvata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01472948803</item>
      <item>, OIB 55846132986</item>
      <item>, OIB 64442686859</item>
      <item>, OIB 89567492974</item>
      <item>, OIB 62513791997</item>
      <item>, OIB 31017026540</item>
      <item>, OIB 67389979286</item>
    </izvorni_sadrzaj>
    <derivirana_varijabla naziv="DomainObject.Predmet.SudioniciListNazivOIB_1">
      <item>, OIB 01472948803</item>
      <item>, OIB 55846132986</item>
      <item>, OIB 64442686859</item>
      <item>, OIB 89567492974</item>
      <item>, OIB 62513791997</item>
      <item>, OIB 31017026540</item>
      <item>, OIB 67389979286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FF237A8-AE03-48A2-8842-1692C589580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MPRH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wsadmin</dc:creator>
  <cp:lastModifiedBy>zeljko</cp:lastModifiedBy>
  <cp:revision>2</cp:revision>
  <cp:lastPrinted>2024-02-20T10:27:00Z</cp:lastPrinted>
  <dcterms:created xsi:type="dcterms:W3CDTF">2025-04-16T05:21:00Z</dcterms:created>
  <dcterms:modified xsi:type="dcterms:W3CDTF">2025-04-16T05:21:00Z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Povrv-31/2025-7 / Zapisnik - Pripremno ročište (Povrv-31-2025 zapisnik pripremno.docx)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